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7D8B6" w14:textId="2C6165B5" w:rsidR="00A73B72" w:rsidRDefault="00C82E4F" w:rsidP="41B23411">
      <w:pPr>
        <w:pStyle w:val="ReFleetstandaardtekst"/>
        <w:jc w:val="both"/>
        <w:rPr>
          <w:rFonts w:ascii="Arial" w:hAnsi="Arial" w:cs="Arial"/>
          <w:b/>
          <w:bCs/>
          <w:color w:val="auto"/>
        </w:rPr>
      </w:pPr>
      <w:r w:rsidRPr="41B23411">
        <w:rPr>
          <w:rFonts w:ascii="Arial" w:hAnsi="Arial" w:cs="Arial"/>
          <w:b/>
          <w:bCs/>
          <w:color w:val="auto"/>
        </w:rPr>
        <w:t xml:space="preserve">Bijlage </w:t>
      </w:r>
      <w:r w:rsidR="00A54797">
        <w:rPr>
          <w:rFonts w:ascii="Arial" w:hAnsi="Arial" w:cs="Arial"/>
          <w:b/>
          <w:bCs/>
          <w:color w:val="auto"/>
        </w:rPr>
        <w:t>6</w:t>
      </w:r>
      <w:r w:rsidRPr="41B23411">
        <w:rPr>
          <w:rFonts w:ascii="Arial" w:hAnsi="Arial" w:cs="Arial"/>
          <w:b/>
          <w:bCs/>
          <w:color w:val="auto"/>
        </w:rPr>
        <w:t xml:space="preserve"> </w:t>
      </w:r>
      <w:r w:rsidR="003A0B3C">
        <w:rPr>
          <w:rFonts w:ascii="Arial" w:hAnsi="Arial" w:cs="Arial"/>
          <w:b/>
          <w:bCs/>
          <w:color w:val="auto"/>
        </w:rPr>
        <w:t>Voorgeschreven s</w:t>
      </w:r>
      <w:r w:rsidRPr="41B23411">
        <w:rPr>
          <w:rFonts w:ascii="Arial" w:hAnsi="Arial" w:cs="Arial"/>
          <w:b/>
          <w:bCs/>
          <w:color w:val="auto"/>
        </w:rPr>
        <w:t>choonmaak</w:t>
      </w:r>
      <w:r w:rsidR="009469A8">
        <w:rPr>
          <w:rFonts w:ascii="Arial" w:hAnsi="Arial" w:cs="Arial"/>
          <w:b/>
          <w:bCs/>
          <w:color w:val="auto"/>
        </w:rPr>
        <w:t>w</w:t>
      </w:r>
      <w:r w:rsidR="008A53E6">
        <w:rPr>
          <w:rFonts w:ascii="Arial" w:hAnsi="Arial" w:cs="Arial"/>
          <w:b/>
          <w:bCs/>
          <w:color w:val="auto"/>
        </w:rPr>
        <w:t>erkzaamheden</w:t>
      </w:r>
      <w:r w:rsidR="00A73B72" w:rsidRPr="41B23411">
        <w:rPr>
          <w:rFonts w:ascii="Arial" w:hAnsi="Arial" w:cs="Arial"/>
          <w:b/>
          <w:bCs/>
          <w:color w:val="auto"/>
        </w:rPr>
        <w:t xml:space="preserve"> trams</w:t>
      </w:r>
      <w:proofErr w:type="spellStart"/>
      <w:r w:rsidR="00A73B72" w:rsidRPr="41B23411">
        <w:rPr>
          <w:rFonts w:ascii="Arial" w:hAnsi="Arial" w:cs="Arial"/>
          <w:b/>
          <w:bCs/>
          <w:color w:val="auto"/>
        </w:rPr>
        <w:t xml:space="preserve"> </w:t>
      </w:r>
    </w:p>
    <w:p w14:paraId="3FD6F1C6" w14:textId="2356B373" w:rsidR="00A73B72" w:rsidRDefault="00A73B72" w:rsidP="00A73B72">
      <w:pPr>
        <w:rPr>
          <w:sz w:val="20"/>
          <w:szCs w:val="20"/>
        </w:rPr>
      </w:pPr>
      <w:r w:rsidRPr="002B54E8">
        <w:rPr>
          <w:sz w:val="20"/>
          <w:szCs w:val="20"/>
        </w:rPr>
        <w:t>In</w:t>
      </w:r>
      <w:proofErr w:type="spellEnd"/>
      <w:r w:rsidRPr="002B54E8">
        <w:rPr>
          <w:sz w:val="20"/>
          <w:szCs w:val="20"/>
        </w:rPr>
        <w:t xml:space="preserve"> de onderstaande tabel (</w:t>
      </w:r>
      <w:r w:rsidRPr="00494192">
        <w:rPr>
          <w:b/>
          <w:sz w:val="20"/>
          <w:szCs w:val="20"/>
        </w:rPr>
        <w:t>tabel 1</w:t>
      </w:r>
      <w:r w:rsidRPr="002B54E8">
        <w:rPr>
          <w:sz w:val="20"/>
          <w:szCs w:val="20"/>
        </w:rPr>
        <w:t>)</w:t>
      </w:r>
      <w:r>
        <w:rPr>
          <w:sz w:val="20"/>
          <w:szCs w:val="20"/>
        </w:rPr>
        <w:t xml:space="preserve"> is het overzicht van de </w:t>
      </w:r>
      <w:r w:rsidR="00DF4110">
        <w:rPr>
          <w:sz w:val="20"/>
          <w:szCs w:val="20"/>
        </w:rPr>
        <w:t>schoonmaak</w:t>
      </w:r>
      <w:r w:rsidRPr="002B54E8">
        <w:rPr>
          <w:sz w:val="20"/>
          <w:szCs w:val="20"/>
        </w:rPr>
        <w:t xml:space="preserve">intervallen </w:t>
      </w:r>
      <w:r>
        <w:rPr>
          <w:sz w:val="20"/>
          <w:szCs w:val="20"/>
        </w:rPr>
        <w:t xml:space="preserve">en voorgeschreven werkzaamheden </w:t>
      </w:r>
      <w:r w:rsidRPr="002B54E8">
        <w:rPr>
          <w:sz w:val="20"/>
          <w:szCs w:val="20"/>
        </w:rPr>
        <w:t xml:space="preserve">weergegeven. </w:t>
      </w:r>
    </w:p>
    <w:p w14:paraId="34062115" w14:textId="77777777" w:rsidR="00A73B72" w:rsidRDefault="00A73B72" w:rsidP="00A73B72">
      <w:pPr>
        <w:rPr>
          <w:sz w:val="20"/>
          <w:szCs w:val="20"/>
        </w:rPr>
      </w:pPr>
    </w:p>
    <w:p w14:paraId="6A2FE889" w14:textId="29A28E6D" w:rsidR="00A73B72" w:rsidRPr="003E7423" w:rsidRDefault="00A73B72" w:rsidP="00A73B72">
      <w:pPr>
        <w:rPr>
          <w:sz w:val="20"/>
          <w:szCs w:val="20"/>
        </w:rPr>
      </w:pPr>
      <w:r>
        <w:rPr>
          <w:b/>
          <w:sz w:val="20"/>
          <w:szCs w:val="20"/>
        </w:rPr>
        <w:t>Tabel 1 ‘</w:t>
      </w:r>
      <w:r w:rsidR="00DF4110">
        <w:rPr>
          <w:b/>
          <w:sz w:val="20"/>
          <w:szCs w:val="20"/>
        </w:rPr>
        <w:t>schoonmaak</w:t>
      </w:r>
      <w:r w:rsidRPr="003E7423">
        <w:rPr>
          <w:b/>
          <w:sz w:val="20"/>
          <w:szCs w:val="20"/>
        </w:rPr>
        <w:t>plan</w:t>
      </w:r>
      <w:r>
        <w:rPr>
          <w:b/>
          <w:sz w:val="20"/>
          <w:szCs w:val="20"/>
        </w:rPr>
        <w:t>’</w:t>
      </w:r>
      <w:r>
        <w:rPr>
          <w:b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4529"/>
      </w:tblGrid>
      <w:tr w:rsidR="00A73B72" w:rsidRPr="00D275F9" w14:paraId="47F5EC83" w14:textId="77777777" w:rsidTr="00813882">
        <w:tc>
          <w:tcPr>
            <w:tcW w:w="2547" w:type="dxa"/>
          </w:tcPr>
          <w:p w14:paraId="4AF8BBAA" w14:textId="6AA59F59" w:rsidR="00A73B72" w:rsidRPr="00C4616B" w:rsidRDefault="00DF4110" w:rsidP="00813882">
            <w:pPr>
              <w:rPr>
                <w:b/>
              </w:rPr>
            </w:pPr>
            <w:r>
              <w:rPr>
                <w:b/>
              </w:rPr>
              <w:t>Schoonmaak</w:t>
            </w:r>
            <w:r w:rsidR="00A73B72" w:rsidRPr="00C4616B">
              <w:rPr>
                <w:b/>
              </w:rPr>
              <w:t>omschrijving</w:t>
            </w:r>
          </w:p>
        </w:tc>
        <w:tc>
          <w:tcPr>
            <w:tcW w:w="1984" w:type="dxa"/>
          </w:tcPr>
          <w:p w14:paraId="4344582D" w14:textId="77777777" w:rsidR="00A73B72" w:rsidRPr="00C4616B" w:rsidRDefault="00A73B72" w:rsidP="00813882">
            <w:pPr>
              <w:rPr>
                <w:b/>
              </w:rPr>
            </w:pPr>
            <w:r>
              <w:rPr>
                <w:b/>
              </w:rPr>
              <w:t>Frequentie</w:t>
            </w:r>
          </w:p>
        </w:tc>
        <w:tc>
          <w:tcPr>
            <w:tcW w:w="4531" w:type="dxa"/>
          </w:tcPr>
          <w:p w14:paraId="2FF79402" w14:textId="196F081F" w:rsidR="00A73B72" w:rsidRPr="00C4616B" w:rsidRDefault="00A73B72" w:rsidP="00813882">
            <w:pPr>
              <w:rPr>
                <w:b/>
              </w:rPr>
            </w:pPr>
            <w:r w:rsidRPr="00C4616B">
              <w:rPr>
                <w:b/>
              </w:rPr>
              <w:t xml:space="preserve">Voorgeschreven </w:t>
            </w:r>
            <w:r w:rsidR="003A0B3C">
              <w:rPr>
                <w:b/>
              </w:rPr>
              <w:t>schoonmaak</w:t>
            </w:r>
            <w:r w:rsidRPr="00C4616B">
              <w:rPr>
                <w:b/>
              </w:rPr>
              <w:t xml:space="preserve">werkzaamheden </w:t>
            </w:r>
          </w:p>
        </w:tc>
      </w:tr>
      <w:tr w:rsidR="00A73B72" w:rsidRPr="00D275F9" w14:paraId="306F05D2" w14:textId="77777777" w:rsidTr="00813882">
        <w:tc>
          <w:tcPr>
            <w:tcW w:w="2547" w:type="dxa"/>
            <w:vMerge w:val="restart"/>
          </w:tcPr>
          <w:p w14:paraId="407F4AFC" w14:textId="383084AD" w:rsidR="00A73B72" w:rsidRPr="00157C11" w:rsidRDefault="00A73B72" w:rsidP="00813882">
            <w:r w:rsidRPr="00157C11">
              <w:t xml:space="preserve">Keerpunt </w:t>
            </w:r>
            <w:r w:rsidR="00DF4110">
              <w:t>schoonmaak</w:t>
            </w:r>
            <w:r w:rsidRPr="00157C11">
              <w:t xml:space="preserve"> </w:t>
            </w:r>
          </w:p>
        </w:tc>
        <w:tc>
          <w:tcPr>
            <w:tcW w:w="1984" w:type="dxa"/>
            <w:vMerge w:val="restart"/>
          </w:tcPr>
          <w:p w14:paraId="6E6C86E0" w14:textId="77777777" w:rsidR="00A73B72" w:rsidRPr="00157C11" w:rsidRDefault="00A73B72" w:rsidP="00813882">
            <w:r w:rsidRPr="00157C11">
              <w:t xml:space="preserve">Dagelijks </w:t>
            </w:r>
            <w:r>
              <w:t>(alle halterende voertuigen)</w:t>
            </w:r>
          </w:p>
        </w:tc>
        <w:tc>
          <w:tcPr>
            <w:tcW w:w="4531" w:type="dxa"/>
          </w:tcPr>
          <w:p w14:paraId="547F3DB4" w14:textId="77777777" w:rsidR="00A73B72" w:rsidRPr="00157C11" w:rsidRDefault="00A73B72" w:rsidP="00813882">
            <w:r w:rsidRPr="00157C11">
              <w:t>Verwijderen vuil stoel/ bank</w:t>
            </w:r>
          </w:p>
        </w:tc>
      </w:tr>
      <w:tr w:rsidR="00A73B72" w:rsidRPr="00D275F9" w14:paraId="4FB7A719" w14:textId="77777777" w:rsidTr="00813882">
        <w:tc>
          <w:tcPr>
            <w:tcW w:w="2547" w:type="dxa"/>
            <w:vMerge/>
          </w:tcPr>
          <w:p w14:paraId="2E3F248E" w14:textId="77777777" w:rsidR="00A73B72" w:rsidRPr="00157C11" w:rsidRDefault="00A73B72" w:rsidP="00813882"/>
        </w:tc>
        <w:tc>
          <w:tcPr>
            <w:tcW w:w="1984" w:type="dxa"/>
            <w:vMerge/>
          </w:tcPr>
          <w:p w14:paraId="476A1834" w14:textId="77777777" w:rsidR="00A73B72" w:rsidRPr="00157C11" w:rsidRDefault="00A73B72" w:rsidP="00813882"/>
        </w:tc>
        <w:tc>
          <w:tcPr>
            <w:tcW w:w="4531" w:type="dxa"/>
          </w:tcPr>
          <w:p w14:paraId="4C2F5AB5" w14:textId="77777777" w:rsidR="00A73B72" w:rsidRPr="00157C11" w:rsidRDefault="00A73B72" w:rsidP="00813882">
            <w:r w:rsidRPr="00157C11">
              <w:t>Verwijderen zichtbaar zwerfvuil</w:t>
            </w:r>
          </w:p>
        </w:tc>
      </w:tr>
      <w:tr w:rsidR="00A73B72" w:rsidRPr="00D275F9" w14:paraId="4DC1C256" w14:textId="77777777" w:rsidTr="00813882">
        <w:tc>
          <w:tcPr>
            <w:tcW w:w="2547" w:type="dxa"/>
            <w:vMerge w:val="restart"/>
          </w:tcPr>
          <w:p w14:paraId="53923FA6" w14:textId="26A8328A" w:rsidR="00A73B72" w:rsidRPr="00157C11" w:rsidRDefault="00A73B72" w:rsidP="00813882">
            <w:r w:rsidRPr="00157C11">
              <w:t xml:space="preserve">Dagelijkse </w:t>
            </w:r>
            <w:r w:rsidR="00DF4110">
              <w:t>schoonmaak</w:t>
            </w:r>
          </w:p>
        </w:tc>
        <w:tc>
          <w:tcPr>
            <w:tcW w:w="1984" w:type="dxa"/>
            <w:vMerge w:val="restart"/>
          </w:tcPr>
          <w:p w14:paraId="2CA0ADC7" w14:textId="77777777" w:rsidR="00A73B72" w:rsidRPr="00157C11" w:rsidRDefault="00A73B72" w:rsidP="00813882">
            <w:r w:rsidRPr="00157C11">
              <w:t>Dagelijks (bij volledige inzet 260 maal per jaar per voertuig)</w:t>
            </w:r>
          </w:p>
          <w:p w14:paraId="2B378968" w14:textId="77777777" w:rsidR="00A73B72" w:rsidRPr="00157C11" w:rsidRDefault="00A73B72" w:rsidP="00813882"/>
        </w:tc>
        <w:tc>
          <w:tcPr>
            <w:tcW w:w="4531" w:type="dxa"/>
          </w:tcPr>
          <w:p w14:paraId="0C9F13A8" w14:textId="77777777" w:rsidR="00A73B72" w:rsidRPr="00157C11" w:rsidRDefault="00A73B72" w:rsidP="00813882">
            <w:r w:rsidRPr="00157C11">
              <w:t xml:space="preserve">Afvalbak cabine legen, zak vervangen </w:t>
            </w:r>
          </w:p>
        </w:tc>
      </w:tr>
      <w:tr w:rsidR="00A73B72" w:rsidRPr="00D275F9" w14:paraId="2AB3715F" w14:textId="77777777" w:rsidTr="00813882">
        <w:tc>
          <w:tcPr>
            <w:tcW w:w="2547" w:type="dxa"/>
            <w:vMerge/>
          </w:tcPr>
          <w:p w14:paraId="1D4940D3" w14:textId="77777777" w:rsidR="00A73B72" w:rsidRPr="00157C11" w:rsidRDefault="00A73B72" w:rsidP="00813882"/>
        </w:tc>
        <w:tc>
          <w:tcPr>
            <w:tcW w:w="1984" w:type="dxa"/>
            <w:vMerge/>
          </w:tcPr>
          <w:p w14:paraId="1E48A17E" w14:textId="77777777" w:rsidR="00A73B72" w:rsidRPr="00157C11" w:rsidRDefault="00A73B72" w:rsidP="00813882"/>
        </w:tc>
        <w:tc>
          <w:tcPr>
            <w:tcW w:w="4531" w:type="dxa"/>
          </w:tcPr>
          <w:p w14:paraId="63681325" w14:textId="77777777" w:rsidR="00A73B72" w:rsidRPr="00157C11" w:rsidRDefault="00A73B72" w:rsidP="00813882">
            <w:r w:rsidRPr="00157C11">
              <w:t>Verwijderen vuil stoel/bank</w:t>
            </w:r>
          </w:p>
        </w:tc>
      </w:tr>
      <w:tr w:rsidR="00A73B72" w:rsidRPr="00D275F9" w14:paraId="5E66FD21" w14:textId="77777777" w:rsidTr="00813882">
        <w:tc>
          <w:tcPr>
            <w:tcW w:w="2547" w:type="dxa"/>
            <w:vMerge/>
          </w:tcPr>
          <w:p w14:paraId="411117D0" w14:textId="77777777" w:rsidR="00A73B72" w:rsidRPr="00157C11" w:rsidRDefault="00A73B72" w:rsidP="00813882"/>
        </w:tc>
        <w:tc>
          <w:tcPr>
            <w:tcW w:w="1984" w:type="dxa"/>
            <w:vMerge/>
          </w:tcPr>
          <w:p w14:paraId="47CB5948" w14:textId="77777777" w:rsidR="00A73B72" w:rsidRPr="00157C11" w:rsidRDefault="00A73B72" w:rsidP="00813882"/>
        </w:tc>
        <w:tc>
          <w:tcPr>
            <w:tcW w:w="4531" w:type="dxa"/>
          </w:tcPr>
          <w:p w14:paraId="5F2D0D60" w14:textId="77777777" w:rsidR="00A73B72" w:rsidRPr="00157C11" w:rsidRDefault="00A73B72" w:rsidP="00813882">
            <w:r w:rsidRPr="00157C11">
              <w:t>Verwijderen zichtbaar zwerfvuil</w:t>
            </w:r>
          </w:p>
        </w:tc>
      </w:tr>
      <w:tr w:rsidR="00A73B72" w:rsidRPr="00D275F9" w14:paraId="69D2D3A1" w14:textId="77777777" w:rsidTr="00813882">
        <w:tc>
          <w:tcPr>
            <w:tcW w:w="2547" w:type="dxa"/>
            <w:vMerge/>
          </w:tcPr>
          <w:p w14:paraId="3009D25A" w14:textId="77777777" w:rsidR="00A73B72" w:rsidRPr="00157C11" w:rsidRDefault="00A73B72" w:rsidP="00813882"/>
        </w:tc>
        <w:tc>
          <w:tcPr>
            <w:tcW w:w="1984" w:type="dxa"/>
            <w:vMerge/>
          </w:tcPr>
          <w:p w14:paraId="03D787BD" w14:textId="77777777" w:rsidR="00A73B72" w:rsidRPr="00157C11" w:rsidRDefault="00A73B72" w:rsidP="00813882"/>
        </w:tc>
        <w:tc>
          <w:tcPr>
            <w:tcW w:w="4531" w:type="dxa"/>
          </w:tcPr>
          <w:p w14:paraId="7E7F043F" w14:textId="77777777" w:rsidR="00A73B72" w:rsidRPr="00157C11" w:rsidRDefault="00A73B72" w:rsidP="00813882">
            <w:r w:rsidRPr="00157C11">
              <w:t xml:space="preserve">Vegen vloeren </w:t>
            </w:r>
          </w:p>
        </w:tc>
      </w:tr>
      <w:tr w:rsidR="00A73B72" w:rsidRPr="00D275F9" w14:paraId="344232E8" w14:textId="77777777" w:rsidTr="00813882">
        <w:trPr>
          <w:trHeight w:val="660"/>
        </w:trPr>
        <w:tc>
          <w:tcPr>
            <w:tcW w:w="2547" w:type="dxa"/>
            <w:vMerge/>
          </w:tcPr>
          <w:p w14:paraId="580DB34F" w14:textId="77777777" w:rsidR="00A73B72" w:rsidRPr="00157C11" w:rsidRDefault="00A73B72" w:rsidP="00813882"/>
        </w:tc>
        <w:tc>
          <w:tcPr>
            <w:tcW w:w="1984" w:type="dxa"/>
            <w:vMerge/>
          </w:tcPr>
          <w:p w14:paraId="20A4C627" w14:textId="77777777" w:rsidR="00A73B72" w:rsidRPr="00157C11" w:rsidRDefault="00A73B72" w:rsidP="00813882"/>
        </w:tc>
        <w:tc>
          <w:tcPr>
            <w:tcW w:w="4531" w:type="dxa"/>
          </w:tcPr>
          <w:p w14:paraId="6C528195" w14:textId="77777777" w:rsidR="00A73B72" w:rsidRPr="00157C11" w:rsidRDefault="00A73B72" w:rsidP="00813882">
            <w:r w:rsidRPr="00157C11">
              <w:t>Controle op graffiti binnen en indien nodig verwijderen</w:t>
            </w:r>
          </w:p>
        </w:tc>
      </w:tr>
      <w:tr w:rsidR="00A73B72" w:rsidRPr="00D275F9" w14:paraId="448972D7" w14:textId="77777777" w:rsidTr="00813882">
        <w:trPr>
          <w:trHeight w:val="488"/>
        </w:trPr>
        <w:tc>
          <w:tcPr>
            <w:tcW w:w="2547" w:type="dxa"/>
            <w:vMerge/>
          </w:tcPr>
          <w:p w14:paraId="6AA7B8D5" w14:textId="77777777" w:rsidR="00A73B72" w:rsidRPr="00157C11" w:rsidRDefault="00A73B72" w:rsidP="00813882"/>
        </w:tc>
        <w:tc>
          <w:tcPr>
            <w:tcW w:w="1984" w:type="dxa"/>
            <w:vMerge/>
          </w:tcPr>
          <w:p w14:paraId="3F6AB951" w14:textId="77777777" w:rsidR="00A73B72" w:rsidRPr="00157C11" w:rsidRDefault="00A73B72" w:rsidP="00813882"/>
        </w:tc>
        <w:tc>
          <w:tcPr>
            <w:tcW w:w="4531" w:type="dxa"/>
          </w:tcPr>
          <w:p w14:paraId="7C542E84" w14:textId="77777777" w:rsidR="00A73B72" w:rsidRPr="00157C11" w:rsidRDefault="00A73B72" w:rsidP="00813882">
            <w:r w:rsidRPr="00157C11">
              <w:t>Controle op vieze vlekken op de ramen en indien nodig verwijderen</w:t>
            </w:r>
          </w:p>
        </w:tc>
      </w:tr>
      <w:tr w:rsidR="00A73B72" w:rsidRPr="00D275F9" w14:paraId="16775CA3" w14:textId="77777777" w:rsidTr="00813882">
        <w:tc>
          <w:tcPr>
            <w:tcW w:w="2547" w:type="dxa"/>
            <w:vMerge/>
          </w:tcPr>
          <w:p w14:paraId="680789BB" w14:textId="77777777" w:rsidR="00A73B72" w:rsidRPr="00157C11" w:rsidRDefault="00A73B72" w:rsidP="00813882"/>
        </w:tc>
        <w:tc>
          <w:tcPr>
            <w:tcW w:w="1984" w:type="dxa"/>
            <w:vMerge/>
          </w:tcPr>
          <w:p w14:paraId="043BACCB" w14:textId="77777777" w:rsidR="00A73B72" w:rsidRPr="00157C11" w:rsidRDefault="00A73B72" w:rsidP="00813882"/>
        </w:tc>
        <w:tc>
          <w:tcPr>
            <w:tcW w:w="4531" w:type="dxa"/>
          </w:tcPr>
          <w:p w14:paraId="0060A3C5" w14:textId="77777777" w:rsidR="00A73B72" w:rsidRPr="00157C11" w:rsidRDefault="00A73B72" w:rsidP="00813882">
            <w:r w:rsidRPr="00157C11">
              <w:t>Verwijderen zichtbaar/excessief vuil</w:t>
            </w:r>
          </w:p>
        </w:tc>
      </w:tr>
      <w:tr w:rsidR="00A73B72" w:rsidRPr="00D275F9" w14:paraId="7952B87A" w14:textId="77777777" w:rsidTr="00813882">
        <w:tc>
          <w:tcPr>
            <w:tcW w:w="2547" w:type="dxa"/>
            <w:vMerge/>
          </w:tcPr>
          <w:p w14:paraId="7C29A929" w14:textId="77777777" w:rsidR="00A73B72" w:rsidRPr="00157C11" w:rsidRDefault="00A73B72" w:rsidP="00813882"/>
        </w:tc>
        <w:tc>
          <w:tcPr>
            <w:tcW w:w="1984" w:type="dxa"/>
            <w:vMerge/>
          </w:tcPr>
          <w:p w14:paraId="654B9132" w14:textId="77777777" w:rsidR="00A73B72" w:rsidRPr="00157C11" w:rsidRDefault="00A73B72" w:rsidP="00813882"/>
        </w:tc>
        <w:tc>
          <w:tcPr>
            <w:tcW w:w="4531" w:type="dxa"/>
          </w:tcPr>
          <w:p w14:paraId="1F0E0E99" w14:textId="77777777" w:rsidR="00A73B72" w:rsidRPr="00157C11" w:rsidRDefault="00A73B72" w:rsidP="00813882">
            <w:r w:rsidRPr="00157C11">
              <w:t>Ruitensproeiervloeistof bijvullen</w:t>
            </w:r>
          </w:p>
        </w:tc>
      </w:tr>
      <w:tr w:rsidR="00A73B72" w:rsidRPr="00D275F9" w14:paraId="321C10B8" w14:textId="77777777" w:rsidTr="00813882">
        <w:tc>
          <w:tcPr>
            <w:tcW w:w="2547" w:type="dxa"/>
            <w:vMerge/>
          </w:tcPr>
          <w:p w14:paraId="757C29A9" w14:textId="77777777" w:rsidR="00A73B72" w:rsidRPr="00157C11" w:rsidRDefault="00A73B72" w:rsidP="00813882"/>
        </w:tc>
        <w:tc>
          <w:tcPr>
            <w:tcW w:w="1984" w:type="dxa"/>
            <w:vMerge/>
          </w:tcPr>
          <w:p w14:paraId="375736A6" w14:textId="77777777" w:rsidR="00A73B72" w:rsidRPr="00157C11" w:rsidRDefault="00A73B72" w:rsidP="00813882"/>
        </w:tc>
        <w:tc>
          <w:tcPr>
            <w:tcW w:w="4531" w:type="dxa"/>
          </w:tcPr>
          <w:p w14:paraId="27D85AB1" w14:textId="2C7EF553" w:rsidR="00A73B72" w:rsidRPr="00157C11" w:rsidRDefault="00A73B72" w:rsidP="00813882">
            <w:r w:rsidRPr="00157C11">
              <w:t>(</w:t>
            </w:r>
            <w:proofErr w:type="spellStart"/>
            <w:r w:rsidRPr="00157C11">
              <w:t>Kopruit</w:t>
            </w:r>
            <w:proofErr w:type="spellEnd"/>
            <w:r w:rsidRPr="00157C11">
              <w:t xml:space="preserve">) </w:t>
            </w:r>
            <w:r w:rsidR="00835F10">
              <w:t>schoonmaken</w:t>
            </w:r>
            <w:r w:rsidRPr="00157C11">
              <w:t xml:space="preserve"> </w:t>
            </w:r>
          </w:p>
        </w:tc>
      </w:tr>
      <w:tr w:rsidR="00A73B72" w:rsidRPr="00D275F9" w14:paraId="0D215DE6" w14:textId="77777777" w:rsidTr="00813882">
        <w:tc>
          <w:tcPr>
            <w:tcW w:w="2547" w:type="dxa"/>
            <w:vMerge/>
          </w:tcPr>
          <w:p w14:paraId="79BA2334" w14:textId="77777777" w:rsidR="00A73B72" w:rsidRPr="00157C11" w:rsidRDefault="00A73B72" w:rsidP="00813882"/>
        </w:tc>
        <w:tc>
          <w:tcPr>
            <w:tcW w:w="1984" w:type="dxa"/>
            <w:vMerge/>
          </w:tcPr>
          <w:p w14:paraId="74E58337" w14:textId="77777777" w:rsidR="00A73B72" w:rsidRPr="00157C11" w:rsidRDefault="00A73B72" w:rsidP="00813882"/>
        </w:tc>
        <w:tc>
          <w:tcPr>
            <w:tcW w:w="4531" w:type="dxa"/>
          </w:tcPr>
          <w:p w14:paraId="23E7C29A" w14:textId="77777777" w:rsidR="00A73B72" w:rsidRPr="00157C11" w:rsidRDefault="00A73B72" w:rsidP="00813882">
            <w:r w:rsidRPr="00157C11">
              <w:t>Cabine dashboard afnemen (naar de week)</w:t>
            </w:r>
          </w:p>
        </w:tc>
      </w:tr>
      <w:tr w:rsidR="00A73B72" w:rsidRPr="00D275F9" w14:paraId="140CDC17" w14:textId="77777777" w:rsidTr="00813882">
        <w:tc>
          <w:tcPr>
            <w:tcW w:w="2547" w:type="dxa"/>
            <w:vMerge/>
          </w:tcPr>
          <w:p w14:paraId="541BECC3" w14:textId="77777777" w:rsidR="00A73B72" w:rsidRPr="00157C11" w:rsidRDefault="00A73B72" w:rsidP="00813882"/>
        </w:tc>
        <w:tc>
          <w:tcPr>
            <w:tcW w:w="1984" w:type="dxa"/>
            <w:vMerge/>
          </w:tcPr>
          <w:p w14:paraId="4E56D51F" w14:textId="77777777" w:rsidR="00A73B72" w:rsidRPr="00157C11" w:rsidRDefault="00A73B72" w:rsidP="00813882"/>
        </w:tc>
        <w:tc>
          <w:tcPr>
            <w:tcW w:w="4531" w:type="dxa"/>
          </w:tcPr>
          <w:p w14:paraId="743AEFC2" w14:textId="77777777" w:rsidR="00A73B72" w:rsidRPr="00157C11" w:rsidRDefault="00A73B72" w:rsidP="00813882">
            <w:r w:rsidRPr="00157C11">
              <w:t>Rem zand bijvullen</w:t>
            </w:r>
          </w:p>
        </w:tc>
      </w:tr>
      <w:tr w:rsidR="00A73B72" w:rsidRPr="00D275F9" w14:paraId="03BBC270" w14:textId="77777777" w:rsidTr="00813882">
        <w:trPr>
          <w:trHeight w:val="290"/>
        </w:trPr>
        <w:tc>
          <w:tcPr>
            <w:tcW w:w="2547" w:type="dxa"/>
            <w:vMerge w:val="restart"/>
          </w:tcPr>
          <w:p w14:paraId="4C642683" w14:textId="4449BBCE" w:rsidR="00A73B72" w:rsidRPr="00157C11" w:rsidRDefault="00A73B72" w:rsidP="00813882">
            <w:r w:rsidRPr="00157C11">
              <w:t xml:space="preserve">Wekelijkse </w:t>
            </w:r>
            <w:r w:rsidR="00DF4110">
              <w:t>schoonmaak</w:t>
            </w:r>
          </w:p>
        </w:tc>
        <w:tc>
          <w:tcPr>
            <w:tcW w:w="1984" w:type="dxa"/>
            <w:vMerge w:val="restart"/>
          </w:tcPr>
          <w:p w14:paraId="3926465C" w14:textId="77777777" w:rsidR="00A73B72" w:rsidRPr="00157C11" w:rsidRDefault="00A73B72" w:rsidP="00813882">
            <w:r w:rsidRPr="00157C11">
              <w:t>Wekelijks (bij volledige inzet 52 maal per jaar per voertuig)</w:t>
            </w:r>
          </w:p>
          <w:p w14:paraId="0C65F7F0" w14:textId="77777777" w:rsidR="00A73B72" w:rsidRPr="00157C11" w:rsidRDefault="00A73B72" w:rsidP="00813882"/>
        </w:tc>
        <w:tc>
          <w:tcPr>
            <w:tcW w:w="4531" w:type="dxa"/>
          </w:tcPr>
          <w:p w14:paraId="3EE574B9" w14:textId="06828999" w:rsidR="00A73B72" w:rsidRPr="00157C11" w:rsidRDefault="00A73B72" w:rsidP="00813882">
            <w:r w:rsidRPr="00157C11">
              <w:t xml:space="preserve">Werkzaamheden behorende tot de dagelijkse </w:t>
            </w:r>
            <w:r w:rsidR="00DF4110">
              <w:t>schoonmaak</w:t>
            </w:r>
            <w:r w:rsidRPr="00157C11">
              <w:t xml:space="preserve"> </w:t>
            </w:r>
          </w:p>
        </w:tc>
      </w:tr>
      <w:tr w:rsidR="00A73B72" w:rsidRPr="00D275F9" w14:paraId="2A3A7395" w14:textId="77777777" w:rsidTr="00813882">
        <w:trPr>
          <w:trHeight w:val="290"/>
        </w:trPr>
        <w:tc>
          <w:tcPr>
            <w:tcW w:w="2547" w:type="dxa"/>
            <w:vMerge/>
          </w:tcPr>
          <w:p w14:paraId="551F055F" w14:textId="77777777" w:rsidR="00A73B72" w:rsidRPr="00157C11" w:rsidRDefault="00A73B72" w:rsidP="00813882"/>
        </w:tc>
        <w:tc>
          <w:tcPr>
            <w:tcW w:w="1984" w:type="dxa"/>
            <w:vMerge/>
          </w:tcPr>
          <w:p w14:paraId="221E00AE" w14:textId="77777777" w:rsidR="00A73B72" w:rsidRPr="00157C11" w:rsidRDefault="00A73B72" w:rsidP="00813882"/>
        </w:tc>
        <w:tc>
          <w:tcPr>
            <w:tcW w:w="4531" w:type="dxa"/>
          </w:tcPr>
          <w:p w14:paraId="740CCDA7" w14:textId="77777777" w:rsidR="00A73B72" w:rsidRPr="00157C11" w:rsidRDefault="00A73B72" w:rsidP="00813882">
            <w:r w:rsidRPr="00157C11">
              <w:t>Vloeren moppen evt. schrobben</w:t>
            </w:r>
          </w:p>
        </w:tc>
      </w:tr>
      <w:tr w:rsidR="00A73B72" w:rsidRPr="00D275F9" w14:paraId="3B2BC472" w14:textId="77777777" w:rsidTr="00813882">
        <w:trPr>
          <w:trHeight w:val="290"/>
        </w:trPr>
        <w:tc>
          <w:tcPr>
            <w:tcW w:w="2547" w:type="dxa"/>
            <w:vMerge/>
          </w:tcPr>
          <w:p w14:paraId="1F70F4F8" w14:textId="77777777" w:rsidR="00A73B72" w:rsidRPr="00157C11" w:rsidRDefault="00A73B72" w:rsidP="00813882"/>
        </w:tc>
        <w:tc>
          <w:tcPr>
            <w:tcW w:w="1984" w:type="dxa"/>
            <w:vMerge/>
          </w:tcPr>
          <w:p w14:paraId="4B729FC4" w14:textId="77777777" w:rsidR="00A73B72" w:rsidRPr="00157C11" w:rsidRDefault="00A73B72" w:rsidP="00813882"/>
        </w:tc>
        <w:tc>
          <w:tcPr>
            <w:tcW w:w="4531" w:type="dxa"/>
          </w:tcPr>
          <w:p w14:paraId="0767FB99" w14:textId="77777777" w:rsidR="00A73B72" w:rsidRPr="00157C11" w:rsidRDefault="00A73B72" w:rsidP="00813882">
            <w:r w:rsidRPr="00157C11">
              <w:t>Ramen lappen binnenzijde inclusief separatieglas</w:t>
            </w:r>
          </w:p>
        </w:tc>
      </w:tr>
      <w:tr w:rsidR="00A73B72" w:rsidRPr="00D275F9" w14:paraId="7DCCCDBF" w14:textId="77777777" w:rsidTr="00813882">
        <w:trPr>
          <w:trHeight w:val="290"/>
        </w:trPr>
        <w:tc>
          <w:tcPr>
            <w:tcW w:w="2547" w:type="dxa"/>
            <w:vMerge/>
          </w:tcPr>
          <w:p w14:paraId="191C152B" w14:textId="77777777" w:rsidR="00A73B72" w:rsidRPr="00157C11" w:rsidRDefault="00A73B72" w:rsidP="00813882"/>
        </w:tc>
        <w:tc>
          <w:tcPr>
            <w:tcW w:w="1984" w:type="dxa"/>
            <w:vMerge/>
          </w:tcPr>
          <w:p w14:paraId="6564DE99" w14:textId="77777777" w:rsidR="00A73B72" w:rsidRPr="00157C11" w:rsidRDefault="00A73B72" w:rsidP="00813882"/>
        </w:tc>
        <w:tc>
          <w:tcPr>
            <w:tcW w:w="4531" w:type="dxa"/>
          </w:tcPr>
          <w:p w14:paraId="69BC7476" w14:textId="77777777" w:rsidR="00A73B72" w:rsidRPr="00157C11" w:rsidRDefault="00A73B72" w:rsidP="00813882">
            <w:r w:rsidRPr="00157C11">
              <w:t>Wassen met wasmachine inclusief kop</w:t>
            </w:r>
          </w:p>
        </w:tc>
      </w:tr>
      <w:tr w:rsidR="00A73B72" w:rsidRPr="00D275F9" w14:paraId="70638D15" w14:textId="77777777" w:rsidTr="00813882">
        <w:trPr>
          <w:trHeight w:val="290"/>
        </w:trPr>
        <w:tc>
          <w:tcPr>
            <w:tcW w:w="2547" w:type="dxa"/>
            <w:vMerge/>
          </w:tcPr>
          <w:p w14:paraId="34FE1465" w14:textId="77777777" w:rsidR="00A73B72" w:rsidRPr="00157C11" w:rsidRDefault="00A73B72" w:rsidP="00813882"/>
        </w:tc>
        <w:tc>
          <w:tcPr>
            <w:tcW w:w="1984" w:type="dxa"/>
            <w:vMerge/>
          </w:tcPr>
          <w:p w14:paraId="126131D9" w14:textId="77777777" w:rsidR="00A73B72" w:rsidRPr="00157C11" w:rsidRDefault="00A73B72" w:rsidP="00813882"/>
        </w:tc>
        <w:tc>
          <w:tcPr>
            <w:tcW w:w="4531" w:type="dxa"/>
          </w:tcPr>
          <w:p w14:paraId="35C20C6D" w14:textId="77777777" w:rsidR="00A73B72" w:rsidRPr="00157C11" w:rsidRDefault="00A73B72" w:rsidP="00813882">
            <w:r w:rsidRPr="00157C11">
              <w:t>Sta stangen met vochtige doek afnemen</w:t>
            </w:r>
          </w:p>
        </w:tc>
      </w:tr>
      <w:tr w:rsidR="00A73B72" w:rsidRPr="00D275F9" w14:paraId="2685B741" w14:textId="77777777" w:rsidTr="00813882">
        <w:trPr>
          <w:trHeight w:val="290"/>
        </w:trPr>
        <w:tc>
          <w:tcPr>
            <w:tcW w:w="2547" w:type="dxa"/>
            <w:vMerge/>
          </w:tcPr>
          <w:p w14:paraId="36285684" w14:textId="77777777" w:rsidR="00A73B72" w:rsidRPr="00157C11" w:rsidRDefault="00A73B72" w:rsidP="00813882"/>
        </w:tc>
        <w:tc>
          <w:tcPr>
            <w:tcW w:w="1984" w:type="dxa"/>
            <w:vMerge/>
          </w:tcPr>
          <w:p w14:paraId="448BD168" w14:textId="77777777" w:rsidR="00A73B72" w:rsidRPr="00157C11" w:rsidRDefault="00A73B72" w:rsidP="00813882"/>
        </w:tc>
        <w:tc>
          <w:tcPr>
            <w:tcW w:w="4531" w:type="dxa"/>
          </w:tcPr>
          <w:p w14:paraId="42ED5940" w14:textId="77777777" w:rsidR="00A73B72" w:rsidRPr="00157C11" w:rsidRDefault="00A73B72" w:rsidP="00813882">
            <w:r w:rsidRPr="00157C11">
              <w:t>Afvalbakcabine schoon, incl. deksel</w:t>
            </w:r>
          </w:p>
        </w:tc>
      </w:tr>
      <w:tr w:rsidR="00A73B72" w:rsidRPr="00D275F9" w14:paraId="3C3A9549" w14:textId="77777777" w:rsidTr="00813882">
        <w:trPr>
          <w:trHeight w:val="290"/>
        </w:trPr>
        <w:tc>
          <w:tcPr>
            <w:tcW w:w="2547" w:type="dxa"/>
            <w:vMerge w:val="restart"/>
          </w:tcPr>
          <w:p w14:paraId="72D40BA2" w14:textId="7166F7B1" w:rsidR="00A73B72" w:rsidRPr="00157C11" w:rsidRDefault="00A73B72" w:rsidP="00813882">
            <w:r>
              <w:t>Twee</w:t>
            </w:r>
            <w:r w:rsidRPr="00157C11">
              <w:t xml:space="preserve">maandelijkse </w:t>
            </w:r>
            <w:r w:rsidR="00DF4110">
              <w:t>schoonmaak</w:t>
            </w:r>
            <w:r w:rsidRPr="00157C11">
              <w:t xml:space="preserve"> </w:t>
            </w:r>
          </w:p>
        </w:tc>
        <w:tc>
          <w:tcPr>
            <w:tcW w:w="1984" w:type="dxa"/>
            <w:vMerge w:val="restart"/>
          </w:tcPr>
          <w:p w14:paraId="4BCF2995" w14:textId="77777777" w:rsidR="00A73B72" w:rsidRPr="00157C11" w:rsidRDefault="00A73B72" w:rsidP="00813882">
            <w:r>
              <w:t>Twee</w:t>
            </w:r>
            <w:r w:rsidRPr="00157C11">
              <w:t xml:space="preserve">maandelijks (bij volledige inzet 6 keer per </w:t>
            </w:r>
            <w:r>
              <w:t xml:space="preserve">voertuig per </w:t>
            </w:r>
            <w:r w:rsidRPr="00157C11">
              <w:t>jaar)</w:t>
            </w:r>
          </w:p>
        </w:tc>
        <w:tc>
          <w:tcPr>
            <w:tcW w:w="4531" w:type="dxa"/>
          </w:tcPr>
          <w:p w14:paraId="657B09F9" w14:textId="2A1D6B72" w:rsidR="00A73B72" w:rsidRPr="00157C11" w:rsidRDefault="00A73B72" w:rsidP="00813882">
            <w:r w:rsidRPr="00157C11">
              <w:t xml:space="preserve">Werkzaamheden behorende tot de wekelijkse </w:t>
            </w:r>
            <w:r w:rsidR="00DF4110">
              <w:t>schoonmaak</w:t>
            </w:r>
            <w:r w:rsidRPr="00157C11">
              <w:t xml:space="preserve"> </w:t>
            </w:r>
          </w:p>
        </w:tc>
      </w:tr>
      <w:tr w:rsidR="00A73B72" w:rsidRPr="00D275F9" w14:paraId="1EDB47D4" w14:textId="77777777" w:rsidTr="00813882">
        <w:trPr>
          <w:trHeight w:val="290"/>
        </w:trPr>
        <w:tc>
          <w:tcPr>
            <w:tcW w:w="2547" w:type="dxa"/>
            <w:vMerge/>
          </w:tcPr>
          <w:p w14:paraId="2E7DE6B7" w14:textId="77777777" w:rsidR="00A73B72" w:rsidRPr="00157C11" w:rsidRDefault="00A73B72" w:rsidP="00813882"/>
        </w:tc>
        <w:tc>
          <w:tcPr>
            <w:tcW w:w="1984" w:type="dxa"/>
            <w:vMerge/>
          </w:tcPr>
          <w:p w14:paraId="2F08C21D" w14:textId="77777777" w:rsidR="00A73B72" w:rsidRPr="00157C11" w:rsidRDefault="00A73B72" w:rsidP="00813882"/>
        </w:tc>
        <w:tc>
          <w:tcPr>
            <w:tcW w:w="4531" w:type="dxa"/>
          </w:tcPr>
          <w:p w14:paraId="7E0B9EE2" w14:textId="77777777" w:rsidR="00A73B72" w:rsidRPr="00157C11" w:rsidRDefault="00A73B72" w:rsidP="00813882">
            <w:r w:rsidRPr="00157C11">
              <w:t xml:space="preserve">Stofzuigen bekleding </w:t>
            </w:r>
          </w:p>
        </w:tc>
      </w:tr>
      <w:tr w:rsidR="00A73B72" w:rsidRPr="00D275F9" w14:paraId="48B29F20" w14:textId="77777777" w:rsidTr="00813882">
        <w:trPr>
          <w:trHeight w:val="290"/>
        </w:trPr>
        <w:tc>
          <w:tcPr>
            <w:tcW w:w="2547" w:type="dxa"/>
            <w:vMerge/>
          </w:tcPr>
          <w:p w14:paraId="5D5F5014" w14:textId="77777777" w:rsidR="00A73B72" w:rsidRPr="00157C11" w:rsidRDefault="00A73B72" w:rsidP="00813882"/>
        </w:tc>
        <w:tc>
          <w:tcPr>
            <w:tcW w:w="1984" w:type="dxa"/>
            <w:vMerge/>
          </w:tcPr>
          <w:p w14:paraId="2C8FF4B8" w14:textId="77777777" w:rsidR="00A73B72" w:rsidRPr="00157C11" w:rsidRDefault="00A73B72" w:rsidP="00813882"/>
        </w:tc>
        <w:tc>
          <w:tcPr>
            <w:tcW w:w="4531" w:type="dxa"/>
          </w:tcPr>
          <w:p w14:paraId="29AC0E70" w14:textId="287D32D2" w:rsidR="00A73B72" w:rsidRPr="00157C11" w:rsidRDefault="00A73B72" w:rsidP="00813882">
            <w:r w:rsidRPr="00157C11">
              <w:t xml:space="preserve">Plafond </w:t>
            </w:r>
            <w:r w:rsidR="00835F10">
              <w:t>schoonmaken</w:t>
            </w:r>
          </w:p>
        </w:tc>
      </w:tr>
      <w:tr w:rsidR="00A73B72" w:rsidRPr="00D275F9" w14:paraId="17DE13D3" w14:textId="77777777" w:rsidTr="00A73B72">
        <w:trPr>
          <w:trHeight w:val="155"/>
        </w:trPr>
        <w:tc>
          <w:tcPr>
            <w:tcW w:w="2547" w:type="dxa"/>
            <w:vMerge/>
          </w:tcPr>
          <w:p w14:paraId="078F708F" w14:textId="77777777" w:rsidR="00A73B72" w:rsidRPr="00157C11" w:rsidRDefault="00A73B72" w:rsidP="00813882"/>
        </w:tc>
        <w:tc>
          <w:tcPr>
            <w:tcW w:w="1984" w:type="dxa"/>
            <w:vMerge/>
          </w:tcPr>
          <w:p w14:paraId="24DDE0F0" w14:textId="77777777" w:rsidR="00A73B72" w:rsidRPr="00157C11" w:rsidRDefault="00A73B72" w:rsidP="00813882"/>
        </w:tc>
        <w:tc>
          <w:tcPr>
            <w:tcW w:w="4531" w:type="dxa"/>
          </w:tcPr>
          <w:p w14:paraId="6F0B197F" w14:textId="10C51B3F" w:rsidR="00A73B72" w:rsidRPr="00157C11" w:rsidRDefault="00A73B72" w:rsidP="00813882">
            <w:r w:rsidRPr="00157C11">
              <w:t xml:space="preserve">Wanden hoog tot plafond </w:t>
            </w:r>
            <w:r w:rsidR="00835F10">
              <w:t>schoonmaken</w:t>
            </w:r>
            <w:r w:rsidRPr="00157C11">
              <w:t xml:space="preserve"> </w:t>
            </w:r>
          </w:p>
        </w:tc>
      </w:tr>
      <w:tr w:rsidR="00A73B72" w:rsidRPr="00D275F9" w14:paraId="2F0D6BF0" w14:textId="77777777" w:rsidTr="00A73B72">
        <w:trPr>
          <w:trHeight w:val="131"/>
        </w:trPr>
        <w:tc>
          <w:tcPr>
            <w:tcW w:w="2547" w:type="dxa"/>
            <w:vMerge/>
          </w:tcPr>
          <w:p w14:paraId="3DAB54B4" w14:textId="77777777" w:rsidR="00A73B72" w:rsidRPr="00157C11" w:rsidRDefault="00A73B72" w:rsidP="00813882"/>
        </w:tc>
        <w:tc>
          <w:tcPr>
            <w:tcW w:w="1984" w:type="dxa"/>
            <w:vMerge/>
          </w:tcPr>
          <w:p w14:paraId="70DD4911" w14:textId="77777777" w:rsidR="00A73B72" w:rsidRPr="00157C11" w:rsidRDefault="00A73B72" w:rsidP="00813882"/>
        </w:tc>
        <w:tc>
          <w:tcPr>
            <w:tcW w:w="4531" w:type="dxa"/>
          </w:tcPr>
          <w:p w14:paraId="7448FC8C" w14:textId="1145DBEA" w:rsidR="00A73B72" w:rsidRPr="00157C11" w:rsidRDefault="00A73B72" w:rsidP="00813882">
            <w:r w:rsidRPr="00157C11">
              <w:t xml:space="preserve">Zijwanden </w:t>
            </w:r>
            <w:r w:rsidR="00835F10">
              <w:t>schoonmaken</w:t>
            </w:r>
            <w:r w:rsidRPr="00157C11">
              <w:t xml:space="preserve"> </w:t>
            </w:r>
          </w:p>
        </w:tc>
      </w:tr>
      <w:tr w:rsidR="00A73B72" w:rsidRPr="00D275F9" w14:paraId="0992C764" w14:textId="77777777" w:rsidTr="00A73B72">
        <w:trPr>
          <w:trHeight w:val="263"/>
        </w:trPr>
        <w:tc>
          <w:tcPr>
            <w:tcW w:w="2547" w:type="dxa"/>
            <w:vMerge/>
          </w:tcPr>
          <w:p w14:paraId="30F2B160" w14:textId="77777777" w:rsidR="00A73B72" w:rsidRPr="00157C11" w:rsidRDefault="00A73B72" w:rsidP="00813882"/>
        </w:tc>
        <w:tc>
          <w:tcPr>
            <w:tcW w:w="1984" w:type="dxa"/>
            <w:vMerge/>
          </w:tcPr>
          <w:p w14:paraId="698B8BE2" w14:textId="77777777" w:rsidR="00A73B72" w:rsidRPr="00157C11" w:rsidRDefault="00A73B72" w:rsidP="00813882"/>
        </w:tc>
        <w:tc>
          <w:tcPr>
            <w:tcW w:w="4531" w:type="dxa"/>
          </w:tcPr>
          <w:p w14:paraId="29825F67" w14:textId="1D60E7F5" w:rsidR="00A73B72" w:rsidRPr="00157C11" w:rsidRDefault="00A73B72" w:rsidP="00813882">
            <w:r w:rsidRPr="00157C11">
              <w:t xml:space="preserve">Geledingen </w:t>
            </w:r>
            <w:r w:rsidR="00835F10">
              <w:t>schoonmaken</w:t>
            </w:r>
          </w:p>
        </w:tc>
      </w:tr>
      <w:tr w:rsidR="00A73B72" w:rsidRPr="00D275F9" w14:paraId="2BC4EF99" w14:textId="77777777" w:rsidTr="00A73B72">
        <w:trPr>
          <w:trHeight w:val="240"/>
        </w:trPr>
        <w:tc>
          <w:tcPr>
            <w:tcW w:w="2547" w:type="dxa"/>
            <w:vMerge/>
          </w:tcPr>
          <w:p w14:paraId="5EF7FA0E" w14:textId="77777777" w:rsidR="00A73B72" w:rsidRPr="00157C11" w:rsidRDefault="00A73B72" w:rsidP="00813882"/>
        </w:tc>
        <w:tc>
          <w:tcPr>
            <w:tcW w:w="1984" w:type="dxa"/>
            <w:vMerge/>
          </w:tcPr>
          <w:p w14:paraId="6A40C3CC" w14:textId="77777777" w:rsidR="00A73B72" w:rsidRPr="00157C11" w:rsidRDefault="00A73B72" w:rsidP="00813882"/>
        </w:tc>
        <w:tc>
          <w:tcPr>
            <w:tcW w:w="4531" w:type="dxa"/>
          </w:tcPr>
          <w:p w14:paraId="51A46BB5" w14:textId="4A01383B" w:rsidR="00A73B72" w:rsidRPr="00157C11" w:rsidRDefault="00A73B72" w:rsidP="00813882">
            <w:r w:rsidRPr="00157C11">
              <w:t xml:space="preserve">Cabines </w:t>
            </w:r>
            <w:r w:rsidR="00835F10">
              <w:t>schoonmaken</w:t>
            </w:r>
          </w:p>
        </w:tc>
      </w:tr>
      <w:tr w:rsidR="00A73B72" w:rsidRPr="00D275F9" w14:paraId="21109113" w14:textId="77777777" w:rsidTr="00813882">
        <w:trPr>
          <w:trHeight w:val="290"/>
        </w:trPr>
        <w:tc>
          <w:tcPr>
            <w:tcW w:w="2547" w:type="dxa"/>
            <w:vMerge/>
          </w:tcPr>
          <w:p w14:paraId="3D288930" w14:textId="77777777" w:rsidR="00A73B72" w:rsidRPr="00157C11" w:rsidRDefault="00A73B72" w:rsidP="00813882"/>
        </w:tc>
        <w:tc>
          <w:tcPr>
            <w:tcW w:w="1984" w:type="dxa"/>
            <w:vMerge/>
          </w:tcPr>
          <w:p w14:paraId="5723D0A6" w14:textId="77777777" w:rsidR="00A73B72" w:rsidRPr="00157C11" w:rsidRDefault="00A73B72" w:rsidP="00813882"/>
        </w:tc>
        <w:tc>
          <w:tcPr>
            <w:tcW w:w="4531" w:type="dxa"/>
          </w:tcPr>
          <w:p w14:paraId="140864D2" w14:textId="728E9F7B" w:rsidR="00A73B72" w:rsidRPr="00157C11" w:rsidRDefault="00A73B72" w:rsidP="00813882">
            <w:r w:rsidRPr="00157C11">
              <w:t xml:space="preserve">Vloer </w:t>
            </w:r>
            <w:r w:rsidR="00835F10">
              <w:t>schoonmaken</w:t>
            </w:r>
            <w:r w:rsidRPr="00157C11">
              <w:t>/schrobben/drogen</w:t>
            </w:r>
          </w:p>
        </w:tc>
      </w:tr>
      <w:tr w:rsidR="00A73B72" w:rsidRPr="00D275F9" w14:paraId="77D6CFF3" w14:textId="77777777" w:rsidTr="00813882">
        <w:trPr>
          <w:trHeight w:val="290"/>
        </w:trPr>
        <w:tc>
          <w:tcPr>
            <w:tcW w:w="2547" w:type="dxa"/>
            <w:vMerge/>
          </w:tcPr>
          <w:p w14:paraId="139A5601" w14:textId="77777777" w:rsidR="00A73B72" w:rsidRPr="00157C11" w:rsidRDefault="00A73B72" w:rsidP="00813882"/>
        </w:tc>
        <w:tc>
          <w:tcPr>
            <w:tcW w:w="1984" w:type="dxa"/>
            <w:vMerge/>
          </w:tcPr>
          <w:p w14:paraId="22E21E82" w14:textId="77777777" w:rsidR="00A73B72" w:rsidRPr="00157C11" w:rsidRDefault="00A73B72" w:rsidP="00813882"/>
        </w:tc>
        <w:tc>
          <w:tcPr>
            <w:tcW w:w="4531" w:type="dxa"/>
          </w:tcPr>
          <w:p w14:paraId="57B93944" w14:textId="7B158832" w:rsidR="00A73B72" w:rsidRPr="00157C11" w:rsidRDefault="00A73B72" w:rsidP="00813882">
            <w:r w:rsidRPr="00157C11">
              <w:t xml:space="preserve">Exterieur/schaduwstrepen </w:t>
            </w:r>
            <w:r w:rsidR="00835F10">
              <w:t>schoonmaken</w:t>
            </w:r>
            <w:r w:rsidRPr="00157C11">
              <w:t xml:space="preserve"> </w:t>
            </w:r>
          </w:p>
        </w:tc>
      </w:tr>
      <w:tr w:rsidR="00A73B72" w:rsidRPr="00D275F9" w14:paraId="367643E1" w14:textId="77777777" w:rsidTr="00813882">
        <w:trPr>
          <w:trHeight w:val="290"/>
        </w:trPr>
        <w:tc>
          <w:tcPr>
            <w:tcW w:w="2547" w:type="dxa"/>
          </w:tcPr>
          <w:p w14:paraId="06F48CD9" w14:textId="00413690" w:rsidR="00A73B72" w:rsidRPr="00157C11" w:rsidRDefault="00A73B72" w:rsidP="00813882">
            <w:r w:rsidRPr="00157C11">
              <w:t xml:space="preserve">Jaarlijkse </w:t>
            </w:r>
            <w:r w:rsidR="00DF4110">
              <w:t>schoonmaak</w:t>
            </w:r>
          </w:p>
        </w:tc>
        <w:tc>
          <w:tcPr>
            <w:tcW w:w="1984" w:type="dxa"/>
          </w:tcPr>
          <w:p w14:paraId="6ECC2623" w14:textId="77777777" w:rsidR="00A73B72" w:rsidRPr="00157C11" w:rsidRDefault="00A73B72" w:rsidP="00813882">
            <w:r w:rsidRPr="00157C11">
              <w:t>Jaarlijks</w:t>
            </w:r>
            <w:r>
              <w:t xml:space="preserve"> (</w:t>
            </w:r>
            <w:proofErr w:type="gramStart"/>
            <w:r>
              <w:t>één maal</w:t>
            </w:r>
            <w:proofErr w:type="gramEnd"/>
            <w:r>
              <w:t xml:space="preserve"> per voertuig per jaar)</w:t>
            </w:r>
          </w:p>
        </w:tc>
        <w:tc>
          <w:tcPr>
            <w:tcW w:w="4531" w:type="dxa"/>
          </w:tcPr>
          <w:p w14:paraId="28E00D98" w14:textId="2EBEAD9E" w:rsidR="00A73B72" w:rsidRPr="00157C11" w:rsidRDefault="00A73B72" w:rsidP="00813882">
            <w:r w:rsidRPr="00157C11">
              <w:t xml:space="preserve">Diepte </w:t>
            </w:r>
            <w:r w:rsidR="00DF4110">
              <w:t>schoonmaak</w:t>
            </w:r>
            <w:r w:rsidRPr="00157C11">
              <w:t xml:space="preserve"> bekleding</w:t>
            </w:r>
          </w:p>
        </w:tc>
      </w:tr>
    </w:tbl>
    <w:p w14:paraId="7216E966" w14:textId="77777777" w:rsidR="00A73B72" w:rsidRPr="003E7423" w:rsidRDefault="00A73B72" w:rsidP="00A73B72">
      <w:pPr>
        <w:rPr>
          <w:b/>
          <w:i/>
        </w:rPr>
      </w:pPr>
      <w:r w:rsidRPr="00793A3C">
        <w:rPr>
          <w:b/>
          <w:i/>
        </w:rPr>
        <w:tab/>
      </w:r>
      <w:r w:rsidRPr="00793A3C">
        <w:rPr>
          <w:b/>
          <w:i/>
        </w:rPr>
        <w:tab/>
      </w:r>
      <w:r w:rsidRPr="00793A3C">
        <w:rPr>
          <w:b/>
          <w:i/>
        </w:rPr>
        <w:tab/>
      </w:r>
      <w:r w:rsidRPr="00793A3C">
        <w:rPr>
          <w:b/>
          <w:i/>
        </w:rPr>
        <w:tab/>
      </w:r>
      <w:r w:rsidRPr="00793A3C">
        <w:rPr>
          <w:b/>
          <w:i/>
        </w:rPr>
        <w:tab/>
      </w:r>
    </w:p>
    <w:p w14:paraId="5C214F30" w14:textId="77777777" w:rsidR="00A73B72" w:rsidRPr="00C85C62" w:rsidRDefault="00A73B72" w:rsidP="00A73B72">
      <w:pPr>
        <w:pStyle w:val="ReFleetstandaardtekst"/>
        <w:jc w:val="both"/>
        <w:rPr>
          <w:rFonts w:ascii="Arial" w:hAnsi="Arial" w:cs="Arial"/>
          <w:b/>
          <w:color w:val="auto"/>
        </w:rPr>
      </w:pPr>
    </w:p>
    <w:sectPr w:rsidR="00A73B72" w:rsidRPr="00C85C62" w:rsidSect="00C55D96">
      <w:footerReference w:type="default" r:id="rId12"/>
      <w:type w:val="continuous"/>
      <w:pgSz w:w="11906" w:h="16838" w:code="9"/>
      <w:pgMar w:top="1418" w:right="1418" w:bottom="1418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DA488" w14:textId="77777777" w:rsidR="00112BBE" w:rsidRDefault="00112BBE" w:rsidP="009F5BCE">
      <w:pPr>
        <w:spacing w:line="240" w:lineRule="auto"/>
      </w:pPr>
      <w:r>
        <w:separator/>
      </w:r>
    </w:p>
  </w:endnote>
  <w:endnote w:type="continuationSeparator" w:id="0">
    <w:p w14:paraId="6471029A" w14:textId="77777777" w:rsidR="00112BBE" w:rsidRDefault="00112BBE" w:rsidP="009F5B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P Simplified Light">
    <w:altName w:val="Calibri"/>
    <w:panose1 w:val="020B0604020202020204"/>
    <w:charset w:val="00"/>
    <w:family w:val="swiss"/>
    <w:pitch w:val="variable"/>
    <w:sig w:usb0="A00000AF" w:usb1="5000205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3007" w14:textId="77777777" w:rsidR="00CE6CB9" w:rsidRDefault="00CE6CB9" w:rsidP="00CE6CB9">
    <w:pPr>
      <w:pStyle w:val="Voettekst"/>
      <w:jc w:val="righ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633AE28" wp14:editId="37AD1890">
              <wp:simplePos x="0" y="0"/>
              <wp:positionH relativeFrom="column">
                <wp:posOffset>2002155</wp:posOffset>
              </wp:positionH>
              <wp:positionV relativeFrom="paragraph">
                <wp:posOffset>-3810</wp:posOffset>
              </wp:positionV>
              <wp:extent cx="1515110" cy="435610"/>
              <wp:effectExtent l="0" t="0" r="8890" b="2540"/>
              <wp:wrapNone/>
              <wp:docPr id="5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5110" cy="435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6B2B71" w14:textId="77777777" w:rsidR="00CE6CB9" w:rsidRPr="00B42040" w:rsidRDefault="00CE6CB9" w:rsidP="00CE6C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Versie: </w:t>
                          </w:r>
                          <w:r w:rsidR="00E2190D">
                            <w:rPr>
                              <w:sz w:val="16"/>
                              <w:szCs w:val="16"/>
                            </w:rPr>
                            <w:t>1.0 definitief</w:t>
                          </w:r>
                        </w:p>
                        <w:p w14:paraId="4D6E7DC5" w14:textId="74CBF555" w:rsidR="00CE6CB9" w:rsidRPr="00B42040" w:rsidRDefault="00CE6CB9" w:rsidP="00CE6C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Datum: </w:t>
                          </w:r>
                          <w:r w:rsidR="00835F10">
                            <w:rPr>
                              <w:sz w:val="16"/>
                              <w:szCs w:val="16"/>
                            </w:rPr>
                            <w:t>13-</w:t>
                          </w:r>
                          <w:r w:rsidR="00523C21">
                            <w:rPr>
                              <w:sz w:val="16"/>
                              <w:szCs w:val="16"/>
                            </w:rPr>
                            <w:t>0</w:t>
                          </w:r>
                          <w:r w:rsidR="00835F10">
                            <w:rPr>
                              <w:sz w:val="16"/>
                              <w:szCs w:val="16"/>
                            </w:rPr>
                            <w:t>3</w:t>
                          </w:r>
                          <w:r w:rsidR="00E2190D">
                            <w:rPr>
                              <w:sz w:val="16"/>
                              <w:szCs w:val="16"/>
                            </w:rPr>
                            <w:t>-20</w:t>
                          </w:r>
                          <w:r w:rsidR="00523C21">
                            <w:rPr>
                              <w:sz w:val="16"/>
                              <w:szCs w:val="16"/>
                            </w:rPr>
                            <w:t>2</w:t>
                          </w:r>
                          <w:r w:rsidR="00835F10"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="">
          <w:pict>
            <v:shapetype id="_x0000_t202" coordsize="21600,21600" o:spt="202" path="m,l,21600r21600,l21600,xe" w14:anchorId="7633AE28">
              <v:stroke joinstyle="miter"/>
              <v:path gradientshapeok="t" o:connecttype="rect"/>
            </v:shapetype>
            <v:shape id="Tekstvak 2" style="position:absolute;left:0;text-align:left;margin-left:157.65pt;margin-top:-.3pt;width:119.3pt;height:34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">
              <v:textbox>
                <w:txbxContent>
                  <w:p w:rsidRPr="00B42040" w:rsidR="00CE6CB9" w:rsidP="00CE6CB9" w:rsidRDefault="00CE6CB9" w14:paraId="7F6B2B71" w14:textId="7777777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Versie: </w:t>
                    </w:r>
                    <w:r w:rsidR="00E2190D">
                      <w:rPr>
                        <w:sz w:val="16"/>
                        <w:szCs w:val="16"/>
                      </w:rPr>
                      <w:t>1.0 definitief</w:t>
                    </w:r>
                  </w:p>
                  <w:p w:rsidRPr="00B42040" w:rsidR="00CE6CB9" w:rsidP="00CE6CB9" w:rsidRDefault="00CE6CB9" w14:paraId="4D6E7DC5" w14:textId="74CBF55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Datum: </w:t>
                    </w:r>
                    <w:r w:rsidR="00835F10">
                      <w:rPr>
                        <w:sz w:val="16"/>
                        <w:szCs w:val="16"/>
                      </w:rPr>
                      <w:t>13-</w:t>
                    </w:r>
                    <w:r w:rsidR="00523C21">
                      <w:rPr>
                        <w:sz w:val="16"/>
                        <w:szCs w:val="16"/>
                      </w:rPr>
                      <w:t>0</w:t>
                    </w:r>
                    <w:r w:rsidR="00835F10">
                      <w:rPr>
                        <w:sz w:val="16"/>
                        <w:szCs w:val="16"/>
                      </w:rPr>
                      <w:t>3</w:t>
                    </w:r>
                    <w:r w:rsidR="00E2190D">
                      <w:rPr>
                        <w:sz w:val="16"/>
                        <w:szCs w:val="16"/>
                      </w:rPr>
                      <w:t>-20</w:t>
                    </w:r>
                    <w:r w:rsidR="00523C21">
                      <w:rPr>
                        <w:sz w:val="16"/>
                        <w:szCs w:val="16"/>
                      </w:rPr>
                      <w:t>2</w:t>
                    </w:r>
                    <w:r w:rsidR="00835F10"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sdt>
      <w:sdtPr>
        <w:id w:val="11578282"/>
        <w:docPartObj>
          <w:docPartGallery w:val="Page Numbers (Top of Page)"/>
          <w:docPartUnique/>
        </w:docPartObj>
      </w:sdtPr>
      <w:sdtEndPr/>
      <w:sdtContent>
        <w:r>
          <w:t xml:space="preserve">Pagina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4E0FB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van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4E0FB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sdtContent>
    </w:sdt>
  </w:p>
  <w:p w14:paraId="22DBC1D0" w14:textId="77777777" w:rsidR="00C24E4F" w:rsidRDefault="00C24E4F">
    <w:pPr>
      <w:pStyle w:val="Voettekst"/>
    </w:pPr>
  </w:p>
  <w:p w14:paraId="63A71AD5" w14:textId="65817E6B" w:rsidR="00E2190D" w:rsidRDefault="00E2190D" w:rsidP="00E2190D">
    <w:pPr>
      <w:pStyle w:val="Voettekst"/>
    </w:pPr>
    <w:r>
      <w:tab/>
    </w:r>
    <w:r>
      <w:tab/>
    </w:r>
  </w:p>
  <w:p w14:paraId="1CBD4827" w14:textId="77777777" w:rsidR="00E2190D" w:rsidRDefault="00E2190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61315" w14:textId="77777777" w:rsidR="00112BBE" w:rsidRDefault="00112BBE" w:rsidP="009F5BCE">
      <w:pPr>
        <w:spacing w:line="240" w:lineRule="auto"/>
      </w:pPr>
      <w:r>
        <w:separator/>
      </w:r>
    </w:p>
  </w:footnote>
  <w:footnote w:type="continuationSeparator" w:id="0">
    <w:p w14:paraId="24A96CF8" w14:textId="77777777" w:rsidR="00112BBE" w:rsidRDefault="00112BBE" w:rsidP="009F5B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197"/>
    <w:multiLevelType w:val="hybridMultilevel"/>
    <w:tmpl w:val="71CC05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3BA8"/>
    <w:multiLevelType w:val="hybridMultilevel"/>
    <w:tmpl w:val="D6AC20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D5614"/>
    <w:multiLevelType w:val="hybridMultilevel"/>
    <w:tmpl w:val="15F6EA96"/>
    <w:lvl w:ilvl="0" w:tplc="0413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3" w15:restartNumberingAfterBreak="0">
    <w:nsid w:val="189D798E"/>
    <w:multiLevelType w:val="hybridMultilevel"/>
    <w:tmpl w:val="19CAB4CC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2B1611"/>
    <w:multiLevelType w:val="hybridMultilevel"/>
    <w:tmpl w:val="B0A65A5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0175B45"/>
    <w:multiLevelType w:val="hybridMultilevel"/>
    <w:tmpl w:val="6C6E1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96E1F"/>
    <w:multiLevelType w:val="hybridMultilevel"/>
    <w:tmpl w:val="D31675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E1DF6"/>
    <w:multiLevelType w:val="hybridMultilevel"/>
    <w:tmpl w:val="D6AC20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864EF"/>
    <w:multiLevelType w:val="hybridMultilevel"/>
    <w:tmpl w:val="80AA607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B4358"/>
    <w:multiLevelType w:val="hybridMultilevel"/>
    <w:tmpl w:val="B166367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194C"/>
    <w:multiLevelType w:val="hybridMultilevel"/>
    <w:tmpl w:val="625617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2B9D"/>
    <w:multiLevelType w:val="hybridMultilevel"/>
    <w:tmpl w:val="BE3213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D05A1"/>
    <w:multiLevelType w:val="hybridMultilevel"/>
    <w:tmpl w:val="1D3E27E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A1F0F"/>
    <w:multiLevelType w:val="hybridMultilevel"/>
    <w:tmpl w:val="2FF672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97209"/>
    <w:multiLevelType w:val="hybridMultilevel"/>
    <w:tmpl w:val="116482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014DA"/>
    <w:multiLevelType w:val="hybridMultilevel"/>
    <w:tmpl w:val="58A665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3E550E"/>
    <w:multiLevelType w:val="hybridMultilevel"/>
    <w:tmpl w:val="688AFA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CFC"/>
    <w:multiLevelType w:val="hybridMultilevel"/>
    <w:tmpl w:val="428EB7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A12CD"/>
    <w:multiLevelType w:val="hybridMultilevel"/>
    <w:tmpl w:val="0E009BA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72659"/>
    <w:multiLevelType w:val="hybridMultilevel"/>
    <w:tmpl w:val="CEE260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D38DE"/>
    <w:multiLevelType w:val="hybridMultilevel"/>
    <w:tmpl w:val="EDA0C3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17E88"/>
    <w:multiLevelType w:val="hybridMultilevel"/>
    <w:tmpl w:val="68DAD5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20E8"/>
    <w:multiLevelType w:val="hybridMultilevel"/>
    <w:tmpl w:val="FC944EB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C4CBA"/>
    <w:multiLevelType w:val="hybridMultilevel"/>
    <w:tmpl w:val="6088D22A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68D7F93"/>
    <w:multiLevelType w:val="hybridMultilevel"/>
    <w:tmpl w:val="FE18A9A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E6D0F"/>
    <w:multiLevelType w:val="hybridMultilevel"/>
    <w:tmpl w:val="2886E5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948C7"/>
    <w:multiLevelType w:val="hybridMultilevel"/>
    <w:tmpl w:val="A010EFE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C7CED"/>
    <w:multiLevelType w:val="hybridMultilevel"/>
    <w:tmpl w:val="E14A98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D2B12"/>
    <w:multiLevelType w:val="hybridMultilevel"/>
    <w:tmpl w:val="031EE1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93818">
    <w:abstractNumId w:val="11"/>
  </w:num>
  <w:num w:numId="2" w16cid:durableId="1314944917">
    <w:abstractNumId w:val="23"/>
  </w:num>
  <w:num w:numId="3" w16cid:durableId="710613761">
    <w:abstractNumId w:val="7"/>
  </w:num>
  <w:num w:numId="4" w16cid:durableId="1665208016">
    <w:abstractNumId w:val="17"/>
  </w:num>
  <w:num w:numId="5" w16cid:durableId="523983262">
    <w:abstractNumId w:val="1"/>
  </w:num>
  <w:num w:numId="6" w16cid:durableId="1827934387">
    <w:abstractNumId w:val="10"/>
  </w:num>
  <w:num w:numId="7" w16cid:durableId="336810406">
    <w:abstractNumId w:val="27"/>
  </w:num>
  <w:num w:numId="8" w16cid:durableId="1634600441">
    <w:abstractNumId w:val="28"/>
  </w:num>
  <w:num w:numId="9" w16cid:durableId="1686008322">
    <w:abstractNumId w:val="0"/>
  </w:num>
  <w:num w:numId="10" w16cid:durableId="687609827">
    <w:abstractNumId w:val="19"/>
  </w:num>
  <w:num w:numId="11" w16cid:durableId="1522746796">
    <w:abstractNumId w:val="21"/>
  </w:num>
  <w:num w:numId="12" w16cid:durableId="129059656">
    <w:abstractNumId w:val="13"/>
  </w:num>
  <w:num w:numId="13" w16cid:durableId="2125073738">
    <w:abstractNumId w:val="5"/>
  </w:num>
  <w:num w:numId="14" w16cid:durableId="1644196005">
    <w:abstractNumId w:val="14"/>
  </w:num>
  <w:num w:numId="15" w16cid:durableId="1860267149">
    <w:abstractNumId w:val="16"/>
  </w:num>
  <w:num w:numId="16" w16cid:durableId="23334048">
    <w:abstractNumId w:val="20"/>
  </w:num>
  <w:num w:numId="17" w16cid:durableId="225336261">
    <w:abstractNumId w:val="15"/>
  </w:num>
  <w:num w:numId="18" w16cid:durableId="1774862370">
    <w:abstractNumId w:val="24"/>
  </w:num>
  <w:num w:numId="19" w16cid:durableId="281346257">
    <w:abstractNumId w:val="22"/>
  </w:num>
  <w:num w:numId="20" w16cid:durableId="875048336">
    <w:abstractNumId w:val="4"/>
  </w:num>
  <w:num w:numId="21" w16cid:durableId="449396747">
    <w:abstractNumId w:val="8"/>
  </w:num>
  <w:num w:numId="22" w16cid:durableId="511186345">
    <w:abstractNumId w:val="2"/>
  </w:num>
  <w:num w:numId="23" w16cid:durableId="1990551392">
    <w:abstractNumId w:val="25"/>
  </w:num>
  <w:num w:numId="24" w16cid:durableId="1212809417">
    <w:abstractNumId w:val="6"/>
  </w:num>
  <w:num w:numId="25" w16cid:durableId="1204440308">
    <w:abstractNumId w:val="18"/>
  </w:num>
  <w:num w:numId="26" w16cid:durableId="241527258">
    <w:abstractNumId w:val="12"/>
  </w:num>
  <w:num w:numId="27" w16cid:durableId="2018654894">
    <w:abstractNumId w:val="9"/>
  </w:num>
  <w:num w:numId="28" w16cid:durableId="1944338242">
    <w:abstractNumId w:val="26"/>
  </w:num>
  <w:num w:numId="29" w16cid:durableId="1716852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hideSpellingErrors/>
  <w:hideGrammaticalErrors/>
  <w:proofState w:spelling="clean" w:grammar="clean"/>
  <w:attachedTemplate r:id="rId1"/>
  <w:documentProtection w:edit="forms" w:enforcement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87C"/>
    <w:rsid w:val="00012EBE"/>
    <w:rsid w:val="0001451B"/>
    <w:rsid w:val="000300E1"/>
    <w:rsid w:val="000466F6"/>
    <w:rsid w:val="00050026"/>
    <w:rsid w:val="00083E74"/>
    <w:rsid w:val="0008670B"/>
    <w:rsid w:val="0008704F"/>
    <w:rsid w:val="00092C60"/>
    <w:rsid w:val="00096651"/>
    <w:rsid w:val="000A0080"/>
    <w:rsid w:val="000A65A2"/>
    <w:rsid w:val="000B5A65"/>
    <w:rsid w:val="000C08E0"/>
    <w:rsid w:val="000D2B83"/>
    <w:rsid w:val="000E7C88"/>
    <w:rsid w:val="000F62B8"/>
    <w:rsid w:val="00112BBE"/>
    <w:rsid w:val="00121809"/>
    <w:rsid w:val="0014505A"/>
    <w:rsid w:val="001574CA"/>
    <w:rsid w:val="00172A1F"/>
    <w:rsid w:val="001770C5"/>
    <w:rsid w:val="00183F74"/>
    <w:rsid w:val="00185DDA"/>
    <w:rsid w:val="001A1F37"/>
    <w:rsid w:val="001A2A50"/>
    <w:rsid w:val="001B66F1"/>
    <w:rsid w:val="001B69D3"/>
    <w:rsid w:val="001C6CF3"/>
    <w:rsid w:val="001D4730"/>
    <w:rsid w:val="001E1D8C"/>
    <w:rsid w:val="0020375D"/>
    <w:rsid w:val="00231891"/>
    <w:rsid w:val="002321DA"/>
    <w:rsid w:val="00277F2E"/>
    <w:rsid w:val="00280BC1"/>
    <w:rsid w:val="00287A13"/>
    <w:rsid w:val="00287C6E"/>
    <w:rsid w:val="002A3E87"/>
    <w:rsid w:val="002C67B9"/>
    <w:rsid w:val="002F6FD2"/>
    <w:rsid w:val="00301835"/>
    <w:rsid w:val="00310DB7"/>
    <w:rsid w:val="003337F1"/>
    <w:rsid w:val="0033510E"/>
    <w:rsid w:val="00340195"/>
    <w:rsid w:val="00343E35"/>
    <w:rsid w:val="003512BE"/>
    <w:rsid w:val="003716C5"/>
    <w:rsid w:val="003846C5"/>
    <w:rsid w:val="003867B6"/>
    <w:rsid w:val="003A0B3C"/>
    <w:rsid w:val="003A11AF"/>
    <w:rsid w:val="003A4EAA"/>
    <w:rsid w:val="003B454C"/>
    <w:rsid w:val="003D1AA6"/>
    <w:rsid w:val="003E13B1"/>
    <w:rsid w:val="003E3EC0"/>
    <w:rsid w:val="003E7294"/>
    <w:rsid w:val="00411BE3"/>
    <w:rsid w:val="004179CF"/>
    <w:rsid w:val="004204DD"/>
    <w:rsid w:val="00437C91"/>
    <w:rsid w:val="004409D0"/>
    <w:rsid w:val="00447E33"/>
    <w:rsid w:val="004644AB"/>
    <w:rsid w:val="00491971"/>
    <w:rsid w:val="00495123"/>
    <w:rsid w:val="00495E1B"/>
    <w:rsid w:val="004B4979"/>
    <w:rsid w:val="004D000D"/>
    <w:rsid w:val="004E0FB5"/>
    <w:rsid w:val="004F0106"/>
    <w:rsid w:val="004F19C0"/>
    <w:rsid w:val="004F6269"/>
    <w:rsid w:val="00517B19"/>
    <w:rsid w:val="00522058"/>
    <w:rsid w:val="00523C21"/>
    <w:rsid w:val="00524CCF"/>
    <w:rsid w:val="00534799"/>
    <w:rsid w:val="0053649E"/>
    <w:rsid w:val="0054471B"/>
    <w:rsid w:val="00547CB7"/>
    <w:rsid w:val="00551855"/>
    <w:rsid w:val="0056586A"/>
    <w:rsid w:val="005A188D"/>
    <w:rsid w:val="005A6C53"/>
    <w:rsid w:val="005B2F44"/>
    <w:rsid w:val="005C7468"/>
    <w:rsid w:val="005F6FFB"/>
    <w:rsid w:val="00600161"/>
    <w:rsid w:val="0060670B"/>
    <w:rsid w:val="0062036B"/>
    <w:rsid w:val="00622B7C"/>
    <w:rsid w:val="0063708E"/>
    <w:rsid w:val="00641897"/>
    <w:rsid w:val="00660156"/>
    <w:rsid w:val="00660DBB"/>
    <w:rsid w:val="00675EDC"/>
    <w:rsid w:val="00677BE4"/>
    <w:rsid w:val="00682526"/>
    <w:rsid w:val="006850DA"/>
    <w:rsid w:val="006851F7"/>
    <w:rsid w:val="00687E97"/>
    <w:rsid w:val="006B5628"/>
    <w:rsid w:val="006C2F94"/>
    <w:rsid w:val="006C43EA"/>
    <w:rsid w:val="006C5E2C"/>
    <w:rsid w:val="006E3947"/>
    <w:rsid w:val="00703441"/>
    <w:rsid w:val="0071045E"/>
    <w:rsid w:val="007143BF"/>
    <w:rsid w:val="00717646"/>
    <w:rsid w:val="00726F1D"/>
    <w:rsid w:val="0073572B"/>
    <w:rsid w:val="00741291"/>
    <w:rsid w:val="0075494D"/>
    <w:rsid w:val="007556B7"/>
    <w:rsid w:val="00755E40"/>
    <w:rsid w:val="00756EAA"/>
    <w:rsid w:val="00767590"/>
    <w:rsid w:val="007737E2"/>
    <w:rsid w:val="00774CC4"/>
    <w:rsid w:val="007759BF"/>
    <w:rsid w:val="00775FBA"/>
    <w:rsid w:val="00777D1A"/>
    <w:rsid w:val="00782A19"/>
    <w:rsid w:val="00787132"/>
    <w:rsid w:val="00787FE1"/>
    <w:rsid w:val="007C5CCF"/>
    <w:rsid w:val="007F42D8"/>
    <w:rsid w:val="007F5AE6"/>
    <w:rsid w:val="0081377D"/>
    <w:rsid w:val="00834C59"/>
    <w:rsid w:val="00835514"/>
    <w:rsid w:val="00835F10"/>
    <w:rsid w:val="00847767"/>
    <w:rsid w:val="00851DA1"/>
    <w:rsid w:val="008622FF"/>
    <w:rsid w:val="00882B76"/>
    <w:rsid w:val="00885C3E"/>
    <w:rsid w:val="00892060"/>
    <w:rsid w:val="008A53E6"/>
    <w:rsid w:val="008B0018"/>
    <w:rsid w:val="008C2218"/>
    <w:rsid w:val="008C5102"/>
    <w:rsid w:val="008C54B1"/>
    <w:rsid w:val="008D602C"/>
    <w:rsid w:val="008F4362"/>
    <w:rsid w:val="008F5503"/>
    <w:rsid w:val="009023B7"/>
    <w:rsid w:val="0092698E"/>
    <w:rsid w:val="009426FD"/>
    <w:rsid w:val="009469A8"/>
    <w:rsid w:val="00963B54"/>
    <w:rsid w:val="009758E9"/>
    <w:rsid w:val="00983C73"/>
    <w:rsid w:val="00994AEE"/>
    <w:rsid w:val="00994B74"/>
    <w:rsid w:val="009958FB"/>
    <w:rsid w:val="00996915"/>
    <w:rsid w:val="009B1FA6"/>
    <w:rsid w:val="009B505D"/>
    <w:rsid w:val="009C0377"/>
    <w:rsid w:val="009C48AA"/>
    <w:rsid w:val="009D7E69"/>
    <w:rsid w:val="009E2D33"/>
    <w:rsid w:val="009F3607"/>
    <w:rsid w:val="009F5BCE"/>
    <w:rsid w:val="00A0392C"/>
    <w:rsid w:val="00A04DEB"/>
    <w:rsid w:val="00A12DB5"/>
    <w:rsid w:val="00A12E67"/>
    <w:rsid w:val="00A1405B"/>
    <w:rsid w:val="00A257B1"/>
    <w:rsid w:val="00A43977"/>
    <w:rsid w:val="00A50DAB"/>
    <w:rsid w:val="00A50DCF"/>
    <w:rsid w:val="00A54797"/>
    <w:rsid w:val="00A578D7"/>
    <w:rsid w:val="00A73B72"/>
    <w:rsid w:val="00A74C8F"/>
    <w:rsid w:val="00A773D0"/>
    <w:rsid w:val="00A80578"/>
    <w:rsid w:val="00A83560"/>
    <w:rsid w:val="00A8794E"/>
    <w:rsid w:val="00AA27F0"/>
    <w:rsid w:val="00AA61C8"/>
    <w:rsid w:val="00AB1C4B"/>
    <w:rsid w:val="00AB6D4C"/>
    <w:rsid w:val="00AC3BA8"/>
    <w:rsid w:val="00AD0507"/>
    <w:rsid w:val="00AD290B"/>
    <w:rsid w:val="00AD5B2B"/>
    <w:rsid w:val="00AE1B6C"/>
    <w:rsid w:val="00AE31DF"/>
    <w:rsid w:val="00AF6731"/>
    <w:rsid w:val="00B039DC"/>
    <w:rsid w:val="00B24D38"/>
    <w:rsid w:val="00B42040"/>
    <w:rsid w:val="00B460A3"/>
    <w:rsid w:val="00B50364"/>
    <w:rsid w:val="00B51969"/>
    <w:rsid w:val="00B648F1"/>
    <w:rsid w:val="00B67B46"/>
    <w:rsid w:val="00B73F29"/>
    <w:rsid w:val="00B91960"/>
    <w:rsid w:val="00BB2199"/>
    <w:rsid w:val="00BB429F"/>
    <w:rsid w:val="00BB7BFC"/>
    <w:rsid w:val="00BC49C0"/>
    <w:rsid w:val="00BD3CA6"/>
    <w:rsid w:val="00BF3CB6"/>
    <w:rsid w:val="00C032F3"/>
    <w:rsid w:val="00C24E4F"/>
    <w:rsid w:val="00C3245F"/>
    <w:rsid w:val="00C37FD8"/>
    <w:rsid w:val="00C419AB"/>
    <w:rsid w:val="00C43972"/>
    <w:rsid w:val="00C50F00"/>
    <w:rsid w:val="00C55D96"/>
    <w:rsid w:val="00C76407"/>
    <w:rsid w:val="00C82E4F"/>
    <w:rsid w:val="00C85C62"/>
    <w:rsid w:val="00CA6F37"/>
    <w:rsid w:val="00CB5581"/>
    <w:rsid w:val="00CB6C5F"/>
    <w:rsid w:val="00CD1792"/>
    <w:rsid w:val="00CD3534"/>
    <w:rsid w:val="00CD4615"/>
    <w:rsid w:val="00CD543A"/>
    <w:rsid w:val="00CE150D"/>
    <w:rsid w:val="00CE6CB9"/>
    <w:rsid w:val="00CF0A60"/>
    <w:rsid w:val="00CF2104"/>
    <w:rsid w:val="00D02BB4"/>
    <w:rsid w:val="00D106B2"/>
    <w:rsid w:val="00D1432D"/>
    <w:rsid w:val="00D15D66"/>
    <w:rsid w:val="00D20909"/>
    <w:rsid w:val="00D2482F"/>
    <w:rsid w:val="00D268AA"/>
    <w:rsid w:val="00D56214"/>
    <w:rsid w:val="00D64480"/>
    <w:rsid w:val="00D66023"/>
    <w:rsid w:val="00D74CF5"/>
    <w:rsid w:val="00D76F91"/>
    <w:rsid w:val="00D8633E"/>
    <w:rsid w:val="00D867D8"/>
    <w:rsid w:val="00D97037"/>
    <w:rsid w:val="00DA1CFE"/>
    <w:rsid w:val="00DA4BF1"/>
    <w:rsid w:val="00DB0963"/>
    <w:rsid w:val="00DB573B"/>
    <w:rsid w:val="00DC224A"/>
    <w:rsid w:val="00DC2437"/>
    <w:rsid w:val="00DC29BD"/>
    <w:rsid w:val="00DD02D1"/>
    <w:rsid w:val="00DD6327"/>
    <w:rsid w:val="00DE50C7"/>
    <w:rsid w:val="00DF1E27"/>
    <w:rsid w:val="00DF4110"/>
    <w:rsid w:val="00DF58C2"/>
    <w:rsid w:val="00E2190D"/>
    <w:rsid w:val="00E2487C"/>
    <w:rsid w:val="00E30D81"/>
    <w:rsid w:val="00E3183F"/>
    <w:rsid w:val="00E32310"/>
    <w:rsid w:val="00E452DD"/>
    <w:rsid w:val="00E61955"/>
    <w:rsid w:val="00E73BFF"/>
    <w:rsid w:val="00E95BAD"/>
    <w:rsid w:val="00EC40EC"/>
    <w:rsid w:val="00ED4652"/>
    <w:rsid w:val="00EE7579"/>
    <w:rsid w:val="00EF1001"/>
    <w:rsid w:val="00EF4F09"/>
    <w:rsid w:val="00EF7E63"/>
    <w:rsid w:val="00F057E9"/>
    <w:rsid w:val="00F20163"/>
    <w:rsid w:val="00F31CDC"/>
    <w:rsid w:val="00F4794D"/>
    <w:rsid w:val="00F62B68"/>
    <w:rsid w:val="00F71EA8"/>
    <w:rsid w:val="00F87F94"/>
    <w:rsid w:val="00F91860"/>
    <w:rsid w:val="00F96D49"/>
    <w:rsid w:val="00FA4B1B"/>
    <w:rsid w:val="00FB4309"/>
    <w:rsid w:val="00FB5352"/>
    <w:rsid w:val="00FE106F"/>
    <w:rsid w:val="00FE1574"/>
    <w:rsid w:val="00FE3892"/>
    <w:rsid w:val="00FE49F2"/>
    <w:rsid w:val="00FF00F1"/>
    <w:rsid w:val="41B23411"/>
    <w:rsid w:val="729EE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8BDEE"/>
  <w15:docId w15:val="{5832BC99-A798-40AD-B1BD-78991E6F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5BCE"/>
  </w:style>
  <w:style w:type="paragraph" w:styleId="Voettekst">
    <w:name w:val="footer"/>
    <w:basedOn w:val="Standaard"/>
    <w:link w:val="Voet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5BCE"/>
  </w:style>
  <w:style w:type="paragraph" w:styleId="Ballontekst">
    <w:name w:val="Balloon Text"/>
    <w:basedOn w:val="Standaard"/>
    <w:link w:val="BallontekstChar"/>
    <w:uiPriority w:val="99"/>
    <w:semiHidden/>
    <w:unhideWhenUsed/>
    <w:rsid w:val="009F5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F5BC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39"/>
    <w:rsid w:val="009F5B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F5BCE"/>
    <w:rPr>
      <w:color w:val="80808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4951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95123"/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styleId="Zwaar">
    <w:name w:val="Strong"/>
    <w:basedOn w:val="Standaardalinea-lettertype"/>
    <w:uiPriority w:val="22"/>
    <w:qFormat/>
    <w:rsid w:val="00A1405B"/>
    <w:rPr>
      <w:rFonts w:ascii="Arial" w:hAnsi="Arial"/>
      <w:b/>
      <w:bCs/>
      <w:caps/>
      <w:smallCaps w:val="0"/>
      <w:strike w:val="0"/>
      <w:dstrike w:val="0"/>
      <w:vanish w:val="0"/>
      <w:sz w:val="18"/>
      <w:vertAlign w:val="baseline"/>
    </w:rPr>
  </w:style>
  <w:style w:type="character" w:styleId="Intensievebenadrukking">
    <w:name w:val="Intense Emphasis"/>
    <w:basedOn w:val="Standaardalinea-lettertype"/>
    <w:uiPriority w:val="21"/>
    <w:qFormat/>
    <w:rsid w:val="00A1405B"/>
    <w:rPr>
      <w:rFonts w:ascii="Arial" w:hAnsi="Arial"/>
      <w:b/>
      <w:bCs/>
      <w:iCs/>
      <w:caps/>
      <w:smallCaps w:val="0"/>
      <w:strike w:val="0"/>
      <w:dstrike w:val="0"/>
      <w:vanish w:val="0"/>
      <w:color w:val="auto"/>
      <w:sz w:val="28"/>
      <w:vertAlign w:val="baseline"/>
    </w:rPr>
  </w:style>
  <w:style w:type="paragraph" w:styleId="Lijstalinea">
    <w:name w:val="List Paragraph"/>
    <w:basedOn w:val="Standaard"/>
    <w:uiPriority w:val="34"/>
    <w:qFormat/>
    <w:rsid w:val="00767590"/>
    <w:pPr>
      <w:ind w:left="720"/>
      <w:contextualSpacing/>
    </w:pPr>
  </w:style>
  <w:style w:type="paragraph" w:customStyle="1" w:styleId="ReFleetstandaardtekst">
    <w:name w:val="ReFleet standaard tekst"/>
    <w:basedOn w:val="Standaard"/>
    <w:link w:val="ReFleetstandaardtekstChar"/>
    <w:qFormat/>
    <w:rsid w:val="00C85C62"/>
    <w:pPr>
      <w:spacing w:after="160" w:line="259" w:lineRule="auto"/>
    </w:pPr>
    <w:rPr>
      <w:rFonts w:ascii="HP Simplified Light" w:hAnsi="HP Simplified Light" w:cstheme="minorBidi"/>
      <w:color w:val="6D6E70"/>
      <w:sz w:val="22"/>
      <w:szCs w:val="22"/>
    </w:rPr>
  </w:style>
  <w:style w:type="character" w:customStyle="1" w:styleId="ReFleetstandaardtekstChar">
    <w:name w:val="ReFleet standaard tekst Char"/>
    <w:basedOn w:val="Standaardalinea-lettertype"/>
    <w:link w:val="ReFleetstandaardtekst"/>
    <w:rsid w:val="00C85C62"/>
    <w:rPr>
      <w:rFonts w:ascii="HP Simplified Light" w:hAnsi="HP Simplified Light" w:cstheme="minorBidi"/>
      <w:color w:val="6D6E70"/>
      <w:sz w:val="22"/>
      <w:szCs w:val="22"/>
    </w:rPr>
  </w:style>
  <w:style w:type="paragraph" w:styleId="Geenafstand">
    <w:name w:val="No Spacing"/>
    <w:uiPriority w:val="1"/>
    <w:qFormat/>
    <w:rsid w:val="00C85C62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table" w:styleId="Lichtraster-accent5">
    <w:name w:val="Light Grid Accent 5"/>
    <w:basedOn w:val="Standaardtabel"/>
    <w:uiPriority w:val="62"/>
    <w:rsid w:val="00C85C62"/>
    <w:pPr>
      <w:spacing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ppl\Office2010\Sjablonen\Algemeen\Standaard%20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Dossiernaam xmlns="2d4c8666-e5f9-4c5c-80df-43ae5f4c1112" xsi:nil="true"/>
    <PUCopyrightRechten xmlns="2d4c8666-e5f9-4c5c-80df-43ae5f4c1112">false</PUCopyrightRechten>
    <n35da69e1c1047dea46f4e43c827e5fd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 jaar</TermName>
          <TermId xmlns="http://schemas.microsoft.com/office/infopath/2007/PartnerControls">b084b7cc-e10e-4cec-bcab-d34ef107cbe9</TermId>
        </TermInfo>
      </Terms>
    </n35da69e1c1047dea46f4e43c827e5fd>
    <k7957b5f8f444a679b34b5b5923d672a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Lopend</TermName>
          <TermId xmlns="http://schemas.microsoft.com/office/infopath/2007/PartnerControls">dbd4ffdd-42b7-499f-b515-be6b43c64e3b</TermId>
        </TermInfo>
      </Terms>
    </k7957b5f8f444a679b34b5b5923d672a>
    <ecddcceb7a3944bcb5df119ed71fb281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Vernietigen</TermName>
          <TermId xmlns="http://schemas.microsoft.com/office/infopath/2007/PartnerControls">90b47d01-38c6-4bfb-b527-d49e498a64bf</TermId>
        </TermInfo>
      </Terms>
    </ecddcceb7a3944bcb5df119ed71fb281>
    <PUEinddatumCopyright xmlns="2d4c8666-e5f9-4c5c-80df-43ae5f4c1112" xsi:nil="true"/>
    <nbfcb91ce6ed4c72a590e661d33753dd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P.0000 - Onbenoemd</TermName>
          <TermId xmlns="http://schemas.microsoft.com/office/infopath/2007/PartnerControls">3d735cab-bb43-4375-8d6c-aab7c97c3079</TermId>
        </TermInfo>
      </Terms>
    </nbfcb91ce6ed4c72a590e661d33753dd>
    <PUOmschrijvingVoorwaardenCopyright xmlns="2d4c8666-e5f9-4c5c-80df-43ae5f4c1112" xsi:nil="true"/>
    <PUBegindatumdossier xmlns="2d4c8666-e5f9-4c5c-80df-43ae5f4c1112" xsi:nil="true"/>
    <TaxCatchAll xmlns="2d4c8666-e5f9-4c5c-80df-43ae5f4c1112">
      <Value>10</Value>
      <Value>9</Value>
      <Value>8</Value>
      <Value>7</Value>
      <Value>6</Value>
      <Value>5</Value>
      <Value>4</Value>
      <Value>3</Value>
      <Value>2</Value>
      <Value>1</Value>
    </TaxCatchAll>
    <d48145a825f34c759bf35e0f0f98a24d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 Provincie</TermName>
          <TermId xmlns="http://schemas.microsoft.com/office/infopath/2007/PartnerControls">189e3338-705c-4baf-9377-0e95b47bfb72</TermId>
        </TermInfo>
      </Terms>
    </d48145a825f34c759bf35e0f0f98a24d>
    <PUBegindatumCopyright xmlns="2d4c8666-e5f9-4c5c-80df-43ae5f4c1112" xsi:nil="true"/>
    <dc87032591014caf9b8c241199203258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Onbenoemd</TermName>
          <TermId xmlns="http://schemas.microsoft.com/office/infopath/2007/PartnerControls">fb06c238-9fe8-4cf7-a2d9-a90b291e7d32</TermId>
        </TermInfo>
      </Terms>
    </dc87032591014caf9b8c241199203258>
    <d6579817e59147ae85edfd3136814cae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1215. Uitvoeren van activiteiten die behoren tot een werkproces van uitvoerende aard, dat in deze selectielijst niet in het bijzonder is omschreven</TermName>
          <TermId xmlns="http://schemas.microsoft.com/office/infopath/2007/PartnerControls">0414d284-9f1f-4837-b8e6-802bd11075dd</TermId>
        </TermInfo>
      </Terms>
    </d6579817e59147ae85edfd3136814cae>
    <PUDocumenttype xmlns="2d4c8666-e5f9-4c5c-80df-43ae5f4c1112" xsi:nil="true"/>
    <c69891f5b6724842a1992b729e890d0f xmlns="2d4c8666-e5f9-4c5c-80df-43ae5f4c1112">
      <Terms xmlns="http://schemas.microsoft.com/office/infopath/2007/PartnerControls"/>
    </c69891f5b6724842a1992b729e890d0f>
    <jac39c03a7c14cb08e70c160a38b370d xmlns="2d4c8666-e5f9-4c5c-80df-43ae5f4c1112">
      <Terms xmlns="http://schemas.microsoft.com/office/infopath/2007/PartnerControls"/>
    </jac39c03a7c14cb08e70c160a38b370d>
    <PUOrigineleMakerDocumentum xmlns="3a2d4642-b1a9-4f9a-947d-aaac82c6ed7c" xsi:nil="true"/>
    <kb23fa795b9743b8adae1149359e24fa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TL MOB-TBO, Teamleider Trambedrijf Beheer en Onderhoud</TermName>
          <TermId xmlns="http://schemas.microsoft.com/office/infopath/2007/PartnerControls">1697a22a-809e-4e77-8f27-1181e0500366</TermId>
        </TermInfo>
      </Terms>
    </kb23fa795b9743b8adae1149359e24fa>
    <PUDocumentumRegistratienummer xmlns="2d4c8666-e5f9-4c5c-80df-43ae5f4c1112" xsi:nil="true"/>
    <PUSelectiecategorie xmlns="2d4c8666-e5f9-4c5c-80df-43ae5f4c1112">741</PUSelectiecategorie>
    <PUWerkingsgebiedDocument xmlns="2d4c8666-e5f9-4c5c-80df-43ae5f4c1112" xsi:nil="true"/>
    <PUEinddatumdossier xmlns="2d4c8666-e5f9-4c5c-80df-43ae5f4c1112" xsi:nil="true"/>
    <e28028357a134c8cba3ce1e424d81274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Mobiliteit</TermName>
          <TermId xmlns="http://schemas.microsoft.com/office/infopath/2007/PartnerControls">e56c7fbe-da72-4b32-9b1d-f1df0db5f923</TermId>
        </TermInfo>
      </Terms>
    </e28028357a134c8cba3ce1e424d81274>
    <bee6bab28bc347dea223a27ae484b55c xmlns="2d4c8666-e5f9-4c5c-80df-43ae5f4c111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 - Concernmanager Mobiliteit</TermName>
          <TermId xmlns="http://schemas.microsoft.com/office/infopath/2007/PartnerControls">b7f90ac5-8c87-47a8-8218-35c54f9ce893</TermId>
        </TermInfo>
      </Terms>
    </bee6bab28bc347dea223a27ae484b55c>
    <lcf76f155ced4ddcb4097134ff3c332f xmlns="838e11de-549f-483b-9351-f834d298ef18">
      <Terms xmlns="http://schemas.microsoft.com/office/infopath/2007/PartnerControls"/>
    </lcf76f155ced4ddcb4097134ff3c332f>
    <PUCorsaDocumentcode xmlns="3a2d4642-b1a9-4f9a-947d-aaac82c6ed7c" xsi:nil="true"/>
    <_dlc_DocId xmlns="2d4c8666-e5f9-4c5c-80df-43ae5f4c1112">UTSP-943920054-16705</_dlc_DocId>
    <_dlc_DocIdUrl xmlns="2d4c8666-e5f9-4c5c-80df-43ae5f4c1112">
      <Url>https://provincieutrecht.sharepoint.com/sites/smnwk-TBOcontractmanagement/_layouts/15/DocIdRedir.aspx?ID=UTSP-943920054-16705</Url>
      <Description>UTSP-943920054-16705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_PU" ma:contentTypeID="0x0101003E9A2B830A3CB44DBCE3112387D3A13600027D544D4B8B7248AEBB31D1D05FB4E3" ma:contentTypeVersion="61" ma:contentTypeDescription=" " ma:contentTypeScope="" ma:versionID="a4bc3bb673bb1b803fbe6f0824f632a6">
  <xsd:schema xmlns:xsd="http://www.w3.org/2001/XMLSchema" xmlns:xs="http://www.w3.org/2001/XMLSchema" xmlns:p="http://schemas.microsoft.com/office/2006/metadata/properties" xmlns:ns2="2d4c8666-e5f9-4c5c-80df-43ae5f4c1112" xmlns:ns3="838e11de-549f-483b-9351-f834d298ef18" xmlns:ns4="3a2d4642-b1a9-4f9a-947d-aaac82c6ed7c" targetNamespace="http://schemas.microsoft.com/office/2006/metadata/properties" ma:root="true" ma:fieldsID="f73adb8d2aa1a1fc901acfc3cc4cc9fc" ns2:_="" ns3:_="" ns4:_="">
    <xsd:import namespace="2d4c8666-e5f9-4c5c-80df-43ae5f4c1112"/>
    <xsd:import namespace="838e11de-549f-483b-9351-f834d298ef18"/>
    <xsd:import namespace="3a2d4642-b1a9-4f9a-947d-aaac82c6ed7c"/>
    <xsd:element name="properties">
      <xsd:complexType>
        <xsd:sequence>
          <xsd:element name="documentManagement">
            <xsd:complexType>
              <xsd:all>
                <xsd:element ref="ns2:PUWerkingsgebiedDocument" minOccurs="0"/>
                <xsd:element ref="ns2:PUCopyrightRechten" minOccurs="0"/>
                <xsd:element ref="ns2:PUOmschrijvingVoorwaardenCopyright" minOccurs="0"/>
                <xsd:element ref="ns2:PUBegindatumCopyright" minOccurs="0"/>
                <xsd:element ref="ns2:PUEinddatumCopyright" minOccurs="0"/>
                <xsd:element ref="ns2:PUBegindatumdossier" minOccurs="0"/>
                <xsd:element ref="ns2:PUEinddatumdossier" minOccurs="0"/>
                <xsd:element ref="ns2:PUSelectiecategorie" minOccurs="0"/>
                <xsd:element ref="ns2:PUDocumenttype" minOccurs="0"/>
                <xsd:element ref="ns2:PUDocumentumRegistratienummer" minOccurs="0"/>
                <xsd:element ref="ns2:PUDossiernaam" minOccurs="0"/>
                <xsd:element ref="ns2:_dlc_DocIdUrl" minOccurs="0"/>
                <xsd:element ref="ns2:e28028357a134c8cba3ce1e424d81274" minOccurs="0"/>
                <xsd:element ref="ns2:_dlc_DocIdPersistId" minOccurs="0"/>
                <xsd:element ref="ns2:d6579817e59147ae85edfd3136814cae" minOccurs="0"/>
                <xsd:element ref="ns2:c69891f5b6724842a1992b729e890d0f" minOccurs="0"/>
                <xsd:element ref="ns2:dc87032591014caf9b8c241199203258" minOccurs="0"/>
                <xsd:element ref="ns2:TaxCatchAll" minOccurs="0"/>
                <xsd:element ref="ns2:nbfcb91ce6ed4c72a590e661d33753dd" minOccurs="0"/>
                <xsd:element ref="ns2:TaxCatchAllLabel" minOccurs="0"/>
                <xsd:element ref="ns2:ecddcceb7a3944bcb5df119ed71fb281" minOccurs="0"/>
                <xsd:element ref="ns2:n35da69e1c1047dea46f4e43c827e5fd" minOccurs="0"/>
                <xsd:element ref="ns2:kb23fa795b9743b8adae1149359e24fa" minOccurs="0"/>
                <xsd:element ref="ns2:_dlc_DocId" minOccurs="0"/>
                <xsd:element ref="ns2:d48145a825f34c759bf35e0f0f98a24d" minOccurs="0"/>
                <xsd:element ref="ns2:bee6bab28bc347dea223a27ae484b55c" minOccurs="0"/>
                <xsd:element ref="ns2:k7957b5f8f444a679b34b5b5923d672a" minOccurs="0"/>
                <xsd:element ref="ns2:jac39c03a7c14cb08e70c160a38b370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PUOrigineleMakerDocumentum" minOccurs="0"/>
                <xsd:element ref="ns3:lcf76f155ced4ddcb4097134ff3c332f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4:PUCorsaDocument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c8666-e5f9-4c5c-80df-43ae5f4c1112" elementFormDefault="qualified">
    <xsd:import namespace="http://schemas.microsoft.com/office/2006/documentManagement/types"/>
    <xsd:import namespace="http://schemas.microsoft.com/office/infopath/2007/PartnerControls"/>
    <xsd:element name="PUWerkingsgebiedDocument" ma:index="3" nillable="true" ma:displayName="Werkingsgebied document" ma:internalName="PUWerkingsgebiedDocument" ma:readOnly="false">
      <xsd:simpleType>
        <xsd:restriction base="dms:Text">
          <xsd:maxLength value="255"/>
        </xsd:restriction>
      </xsd:simpleType>
    </xsd:element>
    <xsd:element name="PUCopyrightRechten" ma:index="4" nillable="true" ma:displayName="Copyright rechten" ma:default="0" ma:description="Selecteer &quot;Ja&quot; indien het document onderhevig is aan copyright rechten" ma:internalName="PUCopyrightRechten" ma:readOnly="false">
      <xsd:simpleType>
        <xsd:restriction base="dms:Boolean"/>
      </xsd:simpleType>
    </xsd:element>
    <xsd:element name="PUOmschrijvingVoorwaardenCopyright" ma:index="5" nillable="true" ma:displayName="Omschrijving voorwaarden copyright" ma:internalName="PUOmschrijvingVoorwaardenCopyright" ma:readOnly="false">
      <xsd:simpleType>
        <xsd:restriction base="dms:Note">
          <xsd:maxLength value="255"/>
        </xsd:restriction>
      </xsd:simpleType>
    </xsd:element>
    <xsd:element name="PUBegindatumCopyright" ma:index="6" nillable="true" ma:displayName="Begindatum copyright" ma:format="DateOnly" ma:internalName="PUBegindatumCopyright" ma:readOnly="false">
      <xsd:simpleType>
        <xsd:restriction base="dms:DateTime"/>
      </xsd:simpleType>
    </xsd:element>
    <xsd:element name="PUEinddatumCopyright" ma:index="7" nillable="true" ma:displayName="Einddatum copyright" ma:format="DateOnly" ma:internalName="PUEinddatumCopyright" ma:readOnly="false">
      <xsd:simpleType>
        <xsd:restriction base="dms:DateTime"/>
      </xsd:simpleType>
    </xsd:element>
    <xsd:element name="PUBegindatumdossier" ma:index="14" nillable="true" ma:displayName="Begindatumdossier" ma:default="" ma:format="DateOnly" ma:hidden="true" ma:internalName="PUBegindatumdossier" ma:readOnly="false">
      <xsd:simpleType>
        <xsd:restriction base="dms:DateTime"/>
      </xsd:simpleType>
    </xsd:element>
    <xsd:element name="PUEinddatumdossier" ma:index="15" nillable="true" ma:displayName="Einddatumdossier" ma:format="DateOnly" ma:hidden="true" ma:internalName="PUEinddatumdossier" ma:readOnly="false">
      <xsd:simpleType>
        <xsd:restriction base="dms:DateTime"/>
      </xsd:simpleType>
    </xsd:element>
    <xsd:element name="PUSelectiecategorie" ma:index="18" nillable="true" ma:displayName="Selectiecategorie" ma:default="741" ma:hidden="true" ma:internalName="PUSelectiecategorie" ma:readOnly="false">
      <xsd:simpleType>
        <xsd:restriction base="dms:Text">
          <xsd:maxLength value="255"/>
        </xsd:restriction>
      </xsd:simpleType>
    </xsd:element>
    <xsd:element name="PUDocumenttype" ma:index="19" nillable="true" ma:displayName="Documenttype" ma:hidden="true" ma:internalName="PUDocumenttype" ma:readOnly="false">
      <xsd:simpleType>
        <xsd:restriction base="dms:Text">
          <xsd:maxLength value="255"/>
        </xsd:restriction>
      </xsd:simpleType>
    </xsd:element>
    <xsd:element name="PUDocumentumRegistratienummer" ma:index="20" nillable="true" ma:displayName="Documentum Registratienummer" ma:internalName="PUDocumentumRegistratienummer" ma:readOnly="false">
      <xsd:simpleType>
        <xsd:restriction base="dms:Text">
          <xsd:maxLength value="255"/>
        </xsd:restriction>
      </xsd:simpleType>
    </xsd:element>
    <xsd:element name="PUDossiernaam" ma:index="21" nillable="true" ma:displayName="Dossiernaam" ma:default="" ma:hidden="true" ma:internalName="PUDossiernaam" ma:readOnly="false">
      <xsd:simpleType>
        <xsd:restriction base="dms:Text">
          <xsd:maxLength value="255"/>
        </xsd:restriction>
      </xsd:simpleType>
    </xsd:element>
    <xsd:element name="_dlc_DocIdUrl" ma:index="23" nillable="true" ma:displayName="Registratienummer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28028357a134c8cba3ce1e424d81274" ma:index="24" nillable="true" ma:taxonomy="true" ma:internalName="e28028357a134c8cba3ce1e424d81274" ma:taxonomyFieldName="PUThema" ma:displayName="Thema" ma:readOnly="false" ma:default="2;#Mobiliteit|e56c7fbe-da72-4b32-9b1d-f1df0db5f923" ma:fieldId="{e2802835-7a13-4c8c-ba3c-e1e424d81274}" ma:sspId="d6e20898-9fd2-4753-9924-3f7380c5943a" ma:termSetId="06d93e4f-b741-4aa1-a950-4db177d07a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d6579817e59147ae85edfd3136814cae" ma:index="26" nillable="true" ma:taxonomy="true" ma:internalName="d6579817e59147ae85edfd3136814cae" ma:taxonomyFieldName="PUWerkproces" ma:displayName="Werkproces" ma:readOnly="false" ma:default="3;#1215. Uitvoeren van activiteiten die behoren tot een werkproces van uitvoerende aard, dat in deze selectielijst niet in het bijzonder is omschreven|0414d284-9f1f-4837-b8e6-802bd11075dd" ma:fieldId="{d6579817-e591-47ae-85ed-fd3136814cae}" ma:sspId="d6e20898-9fd2-4753-9924-3f7380c5943a" ma:termSetId="1795a696-d4ea-42e5-9f0b-f098e75f91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69891f5b6724842a1992b729e890d0f" ma:index="27" nillable="true" ma:taxonomy="true" ma:internalName="c69891f5b6724842a1992b729e890d0f" ma:taxonomyFieldName="PUDocumentTrefwoorden" ma:displayName="Document trefwoorden" ma:readOnly="false" ma:fieldId="{c69891f5-b672-4842-a199-2b729e890d0f}" ma:taxonomyMulti="true" ma:sspId="d6e20898-9fd2-4753-9924-3f7380c5943a" ma:termSetId="f46ff049-07c3-473d-9b51-a51e7c793fa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c87032591014caf9b8c241199203258" ma:index="28" nillable="true" ma:taxonomy="true" ma:internalName="dc87032591014caf9b8c241199203258" ma:taxonomyFieldName="PUDoelenboom" ma:displayName="Doelenboom" ma:readOnly="false" ma:default="7;#Onbenoemd|fb06c238-9fe8-4cf7-a2d9-a90b291e7d32" ma:fieldId="{dc870325-9101-4caf-9b8c-241199203258}" ma:sspId="d6e20898-9fd2-4753-9924-3f7380c5943a" ma:termSetId="9589c86e-2f15-406a-bb88-85ad886474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hidden="true" ma:list="{66993599-9a39-4b63-8803-dd0aafd0a0d6}" ma:internalName="TaxCatchAll" ma:showField="CatchAllData" ma:web="2d4c8666-e5f9-4c5c-80df-43ae5f4c11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bfcb91ce6ed4c72a590e661d33753dd" ma:index="30" nillable="true" ma:taxonomy="true" ma:internalName="nbfcb91ce6ed4c72a590e661d33753dd" ma:taxonomyFieldName="PUWBSTax" ma:displayName="WBS" ma:readOnly="false" ma:default="8;#P.0000 - Onbenoemd|3d735cab-bb43-4375-8d6c-aab7c97c3079" ma:fieldId="{7bfcb91c-e6ed-4c72-a590-e661d33753dd}" ma:sspId="d6e20898-9fd2-4753-9924-3f7380c5943a" ma:termSetId="de8aea1a-1900-4651-8d26-56f9dde5d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hidden="true" ma:list="{66993599-9a39-4b63-8803-dd0aafd0a0d6}" ma:internalName="TaxCatchAllLabel" ma:readOnly="true" ma:showField="CatchAllDataLabel" ma:web="2d4c8666-e5f9-4c5c-80df-43ae5f4c11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ddcceb7a3944bcb5df119ed71fb281" ma:index="34" nillable="true" ma:taxonomy="true" ma:internalName="ecddcceb7a3944bcb5df119ed71fb281" ma:taxonomyFieldName="PUWaardering" ma:displayName="Waardering" ma:readOnly="false" ma:default="5;#Vernietigen|90b47d01-38c6-4bfb-b527-d49e498a64bf" ma:fieldId="{ecddcceb-7a39-44bc-b5df-119ed71fb281}" ma:sspId="d6e20898-9fd2-4753-9924-3f7380c5943a" ma:termSetId="2b960e09-d81e-4156-bdf3-fa04acc669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35da69e1c1047dea46f4e43c827e5fd" ma:index="36" nillable="true" ma:taxonomy="true" ma:internalName="n35da69e1c1047dea46f4e43c827e5fd" ma:taxonomyFieldName="PUBewaartermijn" ma:displayName="Bewaartermijn" ma:readOnly="false" ma:default="6;#10 jaar|b084b7cc-e10e-4cec-bcab-d34ef107cbe9" ma:fieldId="{735da69e-1c10-47de-a46f-4e43c827e5fd}" ma:sspId="d6e20898-9fd2-4753-9924-3f7380c5943a" ma:termSetId="bf6207c9-df11-4d84-a399-b07313a6ce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23fa795b9743b8adae1149359e24fa" ma:index="40" nillable="true" ma:taxonomy="true" ma:internalName="kb23fa795b9743b8adae1149359e24fa" ma:taxonomyFieldName="PUProceseigenaar" ma:displayName="Proceseigenaar" ma:readOnly="false" ma:default="4;#TL MOB-TBO, Teamleider Trambedrijf Beheer en Onderhoud|1697a22a-809e-4e77-8f27-1181e0500366" ma:fieldId="{4b23fa79-5b97-43b8-adae-1149359e24fa}" ma:sspId="d6e20898-9fd2-4753-9924-3f7380c5943a" ma:termSetId="b742015b-cac9-4880-bb80-8932fb1f14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41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d48145a825f34c759bf35e0f0f98a24d" ma:index="42" nillable="true" ma:taxonomy="true" ma:internalName="d48145a825f34c759bf35e0f0f98a24d" ma:taxonomyFieldName="PUWerkingsgebiedDossier" ma:displayName="Werkingsgebied dossier" ma:readOnly="false" ma:default="1;#Intern Provincie|189e3338-705c-4baf-9377-0e95b47bfb72" ma:fieldId="{d48145a8-25f3-4c75-9bf3-5e0f0f98a24d}" ma:sspId="d6e20898-9fd2-4753-9924-3f7380c5943a" ma:termSetId="fdfb8693-5b3e-48f7-b4e1-2743a88dfe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ee6bab28bc347dea223a27ae484b55c" ma:index="43" nillable="true" ma:taxonomy="true" ma:internalName="bee6bab28bc347dea223a27ae484b55c" ma:taxonomyFieldName="PUEindverantwoordelijkeProceseigenaar" ma:displayName="Eindverantwoordelijke proceseigenaar" ma:default="9;#MOB - Concernmanager Mobiliteit|b7f90ac5-8c87-47a8-8218-35c54f9ce893" ma:fieldId="{bee6bab2-8bc3-47de-a223-a27ae484b55c}" ma:sspId="d6e20898-9fd2-4753-9924-3f7380c5943a" ma:termSetId="c4f41cfa-9fd9-430d-8623-d08408cb399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957b5f8f444a679b34b5b5923d672a" ma:index="44" nillable="true" ma:taxonomy="true" ma:internalName="k7957b5f8f444a679b34b5b5923d672a" ma:taxonomyFieldName="PUDossierStatus" ma:displayName="Dossierstatus" ma:readOnly="false" ma:default="10;#Lopend|dbd4ffdd-42b7-499f-b515-be6b43c64e3b" ma:fieldId="{47957b5f-8f44-4a67-9b34-b5b5923d672a}" ma:sspId="d6e20898-9fd2-4753-9924-3f7380c5943a" ma:termSetId="f6dcac51-8215-494b-ba5d-57816ad03d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c39c03a7c14cb08e70c160a38b370d" ma:index="46" nillable="true" ma:taxonomy="true" ma:internalName="jac39c03a7c14cb08e70c160a38b370d" ma:taxonomyFieldName="PUDossierResultaat" ma:displayName="Resultaat" ma:readOnly="false" ma:fieldId="{3ac39c03-a7c1-4cb0-8e70-c160a38b370d}" ma:sspId="d6e20898-9fd2-4753-9924-3f7380c5943a" ma:termSetId="21ff5038-241b-4cf6-b3fa-6a5f1a8e5f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5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e11de-549f-483b-9351-f834d298e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50" nillable="true" ma:displayName="Tags" ma:internalName="MediaServiceAutoTags" ma:readOnly="true">
      <xsd:simpleType>
        <xsd:restriction base="dms:Text"/>
      </xsd:simpleType>
    </xsd:element>
    <xsd:element name="MediaServiceGenerationTime" ma:index="5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55" nillable="true" ma:taxonomy="true" ma:internalName="lcf76f155ced4ddcb4097134ff3c332f" ma:taxonomyFieldName="MediaServiceImageTags" ma:displayName="Afbeeldingtags" ma:readOnly="false" ma:fieldId="{5cf76f15-5ced-4ddc-b409-7134ff3c332f}" ma:taxonomyMulti="true" ma:sspId="d6e20898-9fd2-4753-9924-3f7380c594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5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5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6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6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d4642-b1a9-4f9a-947d-aaac82c6ed7c" elementFormDefault="qualified">
    <xsd:import namespace="http://schemas.microsoft.com/office/2006/documentManagement/types"/>
    <xsd:import namespace="http://schemas.microsoft.com/office/infopath/2007/PartnerControls"/>
    <xsd:element name="PUOrigineleMakerDocumentum" ma:index="53" nillable="true" ma:displayName="Originele maker Documentum" ma:hidden="true" ma:internalName="PUOrigineleMakerDocumentum" ma:readOnly="false">
      <xsd:simpleType>
        <xsd:restriction base="dms:Text">
          <xsd:maxLength value="255"/>
        </xsd:restriction>
      </xsd:simpleType>
    </xsd:element>
    <xsd:element name="PUCorsaDocumentcode" ma:index="61" nillable="true" ma:displayName="Corsa documentcode" ma:hidden="true" ma:internalName="PUCorsaDocumentcod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2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A56E21-8894-473B-AA25-E46CEB4EE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59F485-F0B1-4317-9596-C36E6D278200}">
  <ds:schemaRefs>
    <ds:schemaRef ds:uri="http://schemas.microsoft.com/office/2006/metadata/properties"/>
    <ds:schemaRef ds:uri="http://schemas.microsoft.com/office/infopath/2007/PartnerControls"/>
    <ds:schemaRef ds:uri="2d4c8666-e5f9-4c5c-80df-43ae5f4c1112"/>
    <ds:schemaRef ds:uri="3a2d4642-b1a9-4f9a-947d-aaac82c6ed7c"/>
    <ds:schemaRef ds:uri="838e11de-549f-483b-9351-f834d298ef18"/>
  </ds:schemaRefs>
</ds:datastoreItem>
</file>

<file path=customXml/itemProps3.xml><?xml version="1.0" encoding="utf-8"?>
<ds:datastoreItem xmlns:ds="http://schemas.openxmlformats.org/officeDocument/2006/customXml" ds:itemID="{099B1E4C-5462-4801-BE19-284BAF7FC5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BCE27E-AE98-43A4-8324-867F7C9CF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c8666-e5f9-4c5c-80df-43ae5f4c1112"/>
    <ds:schemaRef ds:uri="838e11de-549f-483b-9351-f834d298ef18"/>
    <ds:schemaRef ds:uri="3a2d4642-b1a9-4f9a-947d-aaac82c6e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AD7FA0-E2C6-4DF0-BE81-9BF6FC85800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X:\Appl\Office2010\Sjablonen\Algemeen\Standaard sjabloon.dotx</Template>
  <TotalTime>3</TotalTime>
  <Pages>1</Pages>
  <Words>269</Words>
  <Characters>1484</Characters>
  <Application>Microsoft Office Word</Application>
  <DocSecurity>0</DocSecurity>
  <Lines>12</Lines>
  <Paragraphs>3</Paragraphs>
  <ScaleCrop>false</ScaleCrop>
  <Company>Provincie Utrecht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a.</dc:title>
  <dc:creator>bastiaan.gerritsen@refleet.nl</dc:creator>
  <cp:lastModifiedBy>Administratie | Rainbow Management</cp:lastModifiedBy>
  <cp:revision>12</cp:revision>
  <cp:lastPrinted>2016-12-01T06:55:00Z</cp:lastPrinted>
  <dcterms:created xsi:type="dcterms:W3CDTF">2026-03-19T13:35:00Z</dcterms:created>
  <dcterms:modified xsi:type="dcterms:W3CDTF">2026-03-31T13:14:00Z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0x0101003E9A2B830A3CB44DBCE3112387D3A13600027D544D4B8B7248AEBB31D1D05FB4E3</vt:lpwstr>
  </property>
  <property fmtid="{D5CDD505-2E9C-101B-9397-08002B2CF9AE}" pid="3" name="PUWaardering">
    <vt:lpwstr>5;#Vernietigen|90b47d01-38c6-4bfb-b527-d49e498a64bf</vt:lpwstr>
  </property>
  <property fmtid="{D5CDD505-2E9C-101B-9397-08002B2CF9AE}" pid="4" name="PUBewaartermijn">
    <vt:lpwstr>6;#10 jaar|b084b7cc-e10e-4cec-bcab-d34ef107cbe9</vt:lpwstr>
  </property>
  <property fmtid="{D5CDD505-2E9C-101B-9397-08002B2CF9AE}" pid="5" name="PUWBSTax">
    <vt:lpwstr>8;#P.0000 - Onbenoemd|3d735cab-bb43-4375-8d6c-aab7c97c3079</vt:lpwstr>
  </property>
  <property fmtid="{D5CDD505-2E9C-101B-9397-08002B2CF9AE}" pid="6" name="PUDossierStatus">
    <vt:lpwstr>10;#Lopend|dbd4ffdd-42b7-499f-b515-be6b43c64e3b</vt:lpwstr>
  </property>
  <property fmtid="{D5CDD505-2E9C-101B-9397-08002B2CF9AE}" pid="7" name="PUWerkproces">
    <vt:lpwstr>3;#1215. Uitvoeren van activiteiten die behoren tot een werkproces van uitvoerende aard, dat in deze selectielijst niet in het bijzonder is omschreven|0414d284-9f1f-4837-b8e6-802bd11075dd</vt:lpwstr>
  </property>
  <property fmtid="{D5CDD505-2E9C-101B-9397-08002B2CF9AE}" pid="8" name="PUWerkingsgebiedDossier">
    <vt:lpwstr>1;#Intern Provincie|189e3338-705c-4baf-9377-0e95b47bfb72</vt:lpwstr>
  </property>
  <property fmtid="{D5CDD505-2E9C-101B-9397-08002B2CF9AE}" pid="9" name="_dlc_DocIdItemGuid">
    <vt:lpwstr>ec7ffe4e-f69d-4451-99b1-b087f00033b2</vt:lpwstr>
  </property>
  <property fmtid="{D5CDD505-2E9C-101B-9397-08002B2CF9AE}" pid="10" name="PUProceseigenaar">
    <vt:lpwstr>4;#TL MOB-TBO, Teamleider Trambedrijf Beheer en Onderhoud|1697a22a-809e-4e77-8f27-1181e0500366</vt:lpwstr>
  </property>
  <property fmtid="{D5CDD505-2E9C-101B-9397-08002B2CF9AE}" pid="11" name="PUEindverantwoordelijkeProceseigenaar">
    <vt:lpwstr>9;#MOB - Concernmanager Mobiliteit|b7f90ac5-8c87-47a8-8218-35c54f9ce893</vt:lpwstr>
  </property>
  <property fmtid="{D5CDD505-2E9C-101B-9397-08002B2CF9AE}" pid="12" name="PUDoelenboom">
    <vt:lpwstr>7;#Onbenoemd|fb06c238-9fe8-4cf7-a2d9-a90b291e7d32</vt:lpwstr>
  </property>
  <property fmtid="{D5CDD505-2E9C-101B-9397-08002B2CF9AE}" pid="13" name="PUThema">
    <vt:lpwstr>2;#Mobiliteit|e56c7fbe-da72-4b32-9b1d-f1df0db5f923</vt:lpwstr>
  </property>
  <property fmtid="{D5CDD505-2E9C-101B-9397-08002B2CF9AE}" pid="14" name="PUDossierResultaat">
    <vt:lpwstr/>
  </property>
  <property fmtid="{D5CDD505-2E9C-101B-9397-08002B2CF9AE}" pid="15" name="PUDocumentTrefwoorden">
    <vt:lpwstr/>
  </property>
  <property fmtid="{D5CDD505-2E9C-101B-9397-08002B2CF9AE}" pid="16" name="MediaServiceImageTags">
    <vt:lpwstr/>
  </property>
</Properties>
</file>